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B6634" w14:textId="75F2E6E3" w:rsidR="0090603B" w:rsidRDefault="00FC1252" w:rsidP="0090603B">
      <w:pPr>
        <w:tabs>
          <w:tab w:val="left" w:pos="1113"/>
        </w:tabs>
      </w:pPr>
      <w:r w:rsidRPr="00C510E8">
        <w:rPr>
          <w:noProof/>
        </w:rPr>
        <w:drawing>
          <wp:anchor distT="0" distB="0" distL="114300" distR="114300" simplePos="0" relativeHeight="251613696" behindDoc="0" locked="0" layoutInCell="1" allowOverlap="1" wp14:anchorId="54096AD1" wp14:editId="3E7C7548">
            <wp:simplePos x="0" y="0"/>
            <wp:positionH relativeFrom="column">
              <wp:posOffset>-229235</wp:posOffset>
            </wp:positionH>
            <wp:positionV relativeFrom="paragraph">
              <wp:posOffset>96520</wp:posOffset>
            </wp:positionV>
            <wp:extent cx="3678555" cy="3611880"/>
            <wp:effectExtent l="152400" t="152400" r="226695" b="236220"/>
            <wp:wrapNone/>
            <wp:docPr id="1" name="Picture 1" descr="A picture containing plant, ceramic ware, porcel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lant, ceramic ware, porcelai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78555"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05504" behindDoc="0" locked="0" layoutInCell="1" allowOverlap="1" wp14:anchorId="474DC31A" wp14:editId="029098BE">
            <wp:simplePos x="0" y="0"/>
            <wp:positionH relativeFrom="column">
              <wp:posOffset>3674110</wp:posOffset>
            </wp:positionH>
            <wp:positionV relativeFrom="paragraph">
              <wp:posOffset>103678</wp:posOffset>
            </wp:positionV>
            <wp:extent cx="3611880" cy="3611880"/>
            <wp:effectExtent l="152400" t="152400" r="236220" b="236220"/>
            <wp:wrapNone/>
            <wp:docPr id="2" name="Picture 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watermelons&#10;&#10;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flipH="1">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90603B">
        <w:t>S</w:t>
      </w:r>
    </w:p>
    <w:p w14:paraId="3FFF9CB3" w14:textId="0E57CB10" w:rsidR="008A58FA" w:rsidRDefault="008A58FA" w:rsidP="00D874C3">
      <w:pPr>
        <w:jc w:val="center"/>
      </w:pPr>
    </w:p>
    <w:p w14:paraId="5915D849" w14:textId="3617608E" w:rsidR="00006EA7" w:rsidRDefault="00006EA7" w:rsidP="00D874C3">
      <w:pPr>
        <w:jc w:val="center"/>
      </w:pPr>
    </w:p>
    <w:p w14:paraId="39E000FA" w14:textId="6192450B" w:rsidR="00006EA7" w:rsidRDefault="00006EA7" w:rsidP="00D874C3">
      <w:pPr>
        <w:jc w:val="center"/>
      </w:pPr>
    </w:p>
    <w:p w14:paraId="436FA91D" w14:textId="2DB78984" w:rsidR="00006EA7" w:rsidRDefault="00006EA7" w:rsidP="00D874C3">
      <w:pPr>
        <w:jc w:val="center"/>
      </w:pPr>
    </w:p>
    <w:p w14:paraId="75234778" w14:textId="6579C179" w:rsidR="00006EA7" w:rsidRDefault="00006EA7" w:rsidP="00D874C3">
      <w:pPr>
        <w:jc w:val="center"/>
      </w:pPr>
    </w:p>
    <w:p w14:paraId="0B003AF8" w14:textId="22E2E0D0" w:rsidR="00006EA7" w:rsidRDefault="00006EA7" w:rsidP="00D874C3">
      <w:pPr>
        <w:jc w:val="center"/>
      </w:pPr>
    </w:p>
    <w:p w14:paraId="74D73F2F" w14:textId="009FF40D" w:rsidR="00006EA7" w:rsidRDefault="00006EA7" w:rsidP="00D874C3">
      <w:pPr>
        <w:jc w:val="center"/>
      </w:pPr>
    </w:p>
    <w:p w14:paraId="13624182" w14:textId="4907E6C0" w:rsidR="00006EA7" w:rsidRDefault="0090603B" w:rsidP="00D874C3">
      <w:pPr>
        <w:jc w:val="center"/>
      </w:pPr>
      <w:r>
        <w:rPr>
          <w:noProof/>
        </w:rPr>
        <w:drawing>
          <wp:anchor distT="0" distB="0" distL="114300" distR="114300" simplePos="0" relativeHeight="251602432" behindDoc="0" locked="0" layoutInCell="1" allowOverlap="1" wp14:anchorId="04BAD3E6" wp14:editId="5246E47C">
            <wp:simplePos x="0" y="0"/>
            <wp:positionH relativeFrom="column">
              <wp:posOffset>1729631</wp:posOffset>
            </wp:positionH>
            <wp:positionV relativeFrom="paragraph">
              <wp:posOffset>270510</wp:posOffset>
            </wp:positionV>
            <wp:extent cx="3465499" cy="3754253"/>
            <wp:effectExtent l="0" t="0" r="1905" b="0"/>
            <wp:wrapNone/>
            <wp:docPr id="6" name="Picture 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 company nam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65499" cy="3754253"/>
                    </a:xfrm>
                    <a:prstGeom prst="rect">
                      <a:avLst/>
                    </a:prstGeom>
                  </pic:spPr>
                </pic:pic>
              </a:graphicData>
            </a:graphic>
            <wp14:sizeRelH relativeFrom="margin">
              <wp14:pctWidth>0</wp14:pctWidth>
            </wp14:sizeRelH>
            <wp14:sizeRelV relativeFrom="margin">
              <wp14:pctHeight>0</wp14:pctHeight>
            </wp14:sizeRelV>
          </wp:anchor>
        </w:drawing>
      </w:r>
    </w:p>
    <w:p w14:paraId="01ED861B" w14:textId="103E6B44" w:rsidR="00006EA7" w:rsidRDefault="00006EA7" w:rsidP="00D874C3">
      <w:pPr>
        <w:jc w:val="center"/>
      </w:pPr>
    </w:p>
    <w:p w14:paraId="45A5BEAF" w14:textId="02912C26" w:rsidR="00006EA7" w:rsidRDefault="00006EA7" w:rsidP="00D874C3">
      <w:pPr>
        <w:jc w:val="center"/>
      </w:pPr>
    </w:p>
    <w:p w14:paraId="165768DA" w14:textId="31D22CEA" w:rsidR="00006EA7" w:rsidRDefault="009F321D" w:rsidP="00D874C3">
      <w:pPr>
        <w:jc w:val="center"/>
      </w:pPr>
      <w:r w:rsidRPr="00C510E8">
        <w:rPr>
          <w:noProof/>
        </w:rPr>
        <w:drawing>
          <wp:anchor distT="0" distB="0" distL="114300" distR="114300" simplePos="0" relativeHeight="251617792" behindDoc="0" locked="0" layoutInCell="1" allowOverlap="1" wp14:anchorId="4EFF3B05" wp14:editId="34536A32">
            <wp:simplePos x="0" y="0"/>
            <wp:positionH relativeFrom="column">
              <wp:posOffset>4998085</wp:posOffset>
            </wp:positionH>
            <wp:positionV relativeFrom="paragraph">
              <wp:posOffset>27940</wp:posOffset>
            </wp:positionV>
            <wp:extent cx="2286000" cy="2286000"/>
            <wp:effectExtent l="152400" t="152400" r="228600" b="228600"/>
            <wp:wrapNone/>
            <wp:docPr id="12" name="Picture 12" descr="A picture containing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ee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D27B17" w:rsidRPr="00C510E8">
        <w:rPr>
          <w:noProof/>
        </w:rPr>
        <w:drawing>
          <wp:anchor distT="0" distB="0" distL="114300" distR="114300" simplePos="0" relativeHeight="251625984" behindDoc="0" locked="0" layoutInCell="1" allowOverlap="1" wp14:anchorId="0C00DA7B" wp14:editId="3FF2ECB5">
            <wp:simplePos x="0" y="0"/>
            <wp:positionH relativeFrom="column">
              <wp:posOffset>-226695</wp:posOffset>
            </wp:positionH>
            <wp:positionV relativeFrom="paragraph">
              <wp:posOffset>35560</wp:posOffset>
            </wp:positionV>
            <wp:extent cx="2286000" cy="2286000"/>
            <wp:effectExtent l="152400" t="152400" r="228600" b="228600"/>
            <wp:wrapNone/>
            <wp:docPr id="19" name="Picture 19" descr="A picture containing plant,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plant, ston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61C1F45D" w14:textId="68C87EC8" w:rsidR="00006EA7" w:rsidRDefault="00006EA7" w:rsidP="00D874C3">
      <w:pPr>
        <w:jc w:val="center"/>
      </w:pPr>
    </w:p>
    <w:p w14:paraId="6EB4A72E" w14:textId="237E7876" w:rsidR="00006EA7" w:rsidRDefault="00006EA7" w:rsidP="00D874C3">
      <w:pPr>
        <w:jc w:val="center"/>
      </w:pPr>
    </w:p>
    <w:p w14:paraId="45E01E4F" w14:textId="41F79590" w:rsidR="00006EA7" w:rsidRDefault="00006EA7" w:rsidP="00D874C3">
      <w:pPr>
        <w:jc w:val="center"/>
      </w:pPr>
    </w:p>
    <w:p w14:paraId="52319F7C" w14:textId="54C040A5" w:rsidR="00006EA7" w:rsidRDefault="00006EA7" w:rsidP="00D874C3">
      <w:pPr>
        <w:jc w:val="center"/>
      </w:pPr>
    </w:p>
    <w:p w14:paraId="6E7CE9A8" w14:textId="491CCB91" w:rsidR="00006EA7" w:rsidRDefault="00006EA7" w:rsidP="00D874C3">
      <w:pPr>
        <w:jc w:val="center"/>
      </w:pPr>
    </w:p>
    <w:p w14:paraId="70BA4520" w14:textId="49C54E4A" w:rsidR="00006EA7" w:rsidRDefault="00D27B17" w:rsidP="00D874C3">
      <w:pPr>
        <w:jc w:val="center"/>
      </w:pPr>
      <w:r w:rsidRPr="00C510E8">
        <w:rPr>
          <w:noProof/>
        </w:rPr>
        <w:drawing>
          <wp:anchor distT="0" distB="0" distL="114300" distR="114300" simplePos="0" relativeHeight="251609600" behindDoc="0" locked="0" layoutInCell="1" allowOverlap="1" wp14:anchorId="0E51FD77" wp14:editId="48E3F9EA">
            <wp:simplePos x="0" y="0"/>
            <wp:positionH relativeFrom="column">
              <wp:posOffset>-227330</wp:posOffset>
            </wp:positionH>
            <wp:positionV relativeFrom="paragraph">
              <wp:posOffset>351481</wp:posOffset>
            </wp:positionV>
            <wp:extent cx="3677920" cy="3611880"/>
            <wp:effectExtent l="152400" t="152400" r="227330" b="236220"/>
            <wp:wrapNone/>
            <wp:docPr id="8" name="Picture 8" descr="A picture containing plant,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plant, flow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792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67528A9" w14:textId="31594620" w:rsidR="00006EA7" w:rsidRDefault="00282563" w:rsidP="00D874C3">
      <w:pPr>
        <w:jc w:val="center"/>
      </w:pPr>
      <w:r w:rsidRPr="00C510E8">
        <w:rPr>
          <w:noProof/>
        </w:rPr>
        <w:drawing>
          <wp:anchor distT="0" distB="0" distL="114300" distR="114300" simplePos="0" relativeHeight="251621888" behindDoc="0" locked="0" layoutInCell="1" allowOverlap="1" wp14:anchorId="2EACC5D6" wp14:editId="63FB2365">
            <wp:simplePos x="0" y="0"/>
            <wp:positionH relativeFrom="column">
              <wp:posOffset>3674593</wp:posOffset>
            </wp:positionH>
            <wp:positionV relativeFrom="paragraph">
              <wp:posOffset>3810</wp:posOffset>
            </wp:positionV>
            <wp:extent cx="3611880" cy="3611880"/>
            <wp:effectExtent l="152400" t="152400" r="236220" b="236220"/>
            <wp:wrapNone/>
            <wp:docPr id="13" name="Picture 1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677E667" w14:textId="10CEA894" w:rsidR="00006EA7" w:rsidRDefault="00006EA7" w:rsidP="00D874C3">
      <w:pPr>
        <w:jc w:val="center"/>
      </w:pPr>
    </w:p>
    <w:p w14:paraId="63260137" w14:textId="440997D0" w:rsidR="00006EA7" w:rsidRDefault="00006EA7" w:rsidP="00D874C3">
      <w:pPr>
        <w:jc w:val="center"/>
      </w:pPr>
    </w:p>
    <w:p w14:paraId="3F11D191" w14:textId="29A17AB3" w:rsidR="00006EA7" w:rsidRDefault="00006EA7" w:rsidP="00D874C3">
      <w:pPr>
        <w:jc w:val="center"/>
      </w:pPr>
    </w:p>
    <w:p w14:paraId="32ECE265" w14:textId="44B60D77" w:rsidR="00006EA7" w:rsidRDefault="00006EA7" w:rsidP="00D874C3">
      <w:pPr>
        <w:jc w:val="center"/>
      </w:pPr>
    </w:p>
    <w:p w14:paraId="172F60BB" w14:textId="03E3BF49" w:rsidR="00006EA7" w:rsidRDefault="00006EA7" w:rsidP="00D874C3">
      <w:pPr>
        <w:jc w:val="center"/>
      </w:pPr>
    </w:p>
    <w:p w14:paraId="525C03B9" w14:textId="1728E433" w:rsidR="00006EA7" w:rsidRDefault="00006EA7" w:rsidP="00D874C3">
      <w:pPr>
        <w:jc w:val="center"/>
      </w:pPr>
    </w:p>
    <w:p w14:paraId="5295113B" w14:textId="1AFF0985" w:rsidR="00006EA7" w:rsidRDefault="00006EA7" w:rsidP="00D874C3">
      <w:pPr>
        <w:jc w:val="center"/>
      </w:pPr>
    </w:p>
    <w:p w14:paraId="3F6B42DE" w14:textId="10F1126C" w:rsidR="00006EA7" w:rsidRDefault="00006EA7" w:rsidP="00D874C3">
      <w:pPr>
        <w:jc w:val="center"/>
      </w:pPr>
    </w:p>
    <w:tbl>
      <w:tblPr>
        <w:tblStyle w:val="TableGrid"/>
        <w:tblpPr w:leftFromText="180" w:rightFromText="180" w:tblpX="-545" w:tblpY="248"/>
        <w:tblW w:w="13002" w:type="dxa"/>
        <w:tblLook w:val="04A0" w:firstRow="1" w:lastRow="0" w:firstColumn="1" w:lastColumn="0" w:noHBand="0" w:noVBand="1"/>
      </w:tblPr>
      <w:tblGrid>
        <w:gridCol w:w="13002"/>
      </w:tblGrid>
      <w:tr w:rsidR="00C30B3F" w14:paraId="2F37E32A" w14:textId="77777777" w:rsidTr="00E71B29">
        <w:trPr>
          <w:trHeight w:val="619"/>
        </w:trPr>
        <w:tc>
          <w:tcPr>
            <w:tcW w:w="13002" w:type="dxa"/>
            <w:tcBorders>
              <w:top w:val="nil"/>
              <w:left w:val="nil"/>
              <w:bottom w:val="nil"/>
              <w:right w:val="nil"/>
            </w:tcBorders>
          </w:tcPr>
          <w:p w14:paraId="4FE8C0C3" w14:textId="50001AD0" w:rsidR="00C30B3F" w:rsidRPr="00FB3BC5" w:rsidRDefault="00E71B29" w:rsidP="00E71B29">
            <w:pPr>
              <w:rPr>
                <w:rFonts w:ascii="Rockwell Nova Light" w:hAnsi="Rockwell Nova Light"/>
                <w:sz w:val="36"/>
                <w:szCs w:val="36"/>
              </w:rPr>
            </w:pPr>
            <w:r>
              <w:rPr>
                <w:rFonts w:ascii="Rockwell Nova Light" w:hAnsi="Rockwell Nova Light"/>
                <w:sz w:val="36"/>
                <w:szCs w:val="36"/>
              </w:rPr>
              <w:lastRenderedPageBreak/>
              <w:t xml:space="preserve">                                              </w:t>
            </w:r>
          </w:p>
        </w:tc>
      </w:tr>
    </w:tbl>
    <w:p w14:paraId="0B5C6F90" w14:textId="23387B0A" w:rsidR="00006EA7" w:rsidRDefault="00640E7C" w:rsidP="006A31A5">
      <w:r>
        <w:rPr>
          <w:rFonts w:ascii="Rockwell Nova Light" w:hAnsi="Rockwell Nova Light" w:cs="Arabic Typesetting"/>
          <w:noProof/>
          <w:sz w:val="32"/>
          <w:szCs w:val="32"/>
        </w:rPr>
        <w:drawing>
          <wp:anchor distT="0" distB="0" distL="114300" distR="114300" simplePos="0" relativeHeight="251593216" behindDoc="0" locked="0" layoutInCell="1" allowOverlap="1" wp14:anchorId="4DF7D4A4" wp14:editId="6F15E178">
            <wp:simplePos x="0" y="0"/>
            <wp:positionH relativeFrom="column">
              <wp:posOffset>287020</wp:posOffset>
            </wp:positionH>
            <wp:positionV relativeFrom="paragraph">
              <wp:posOffset>94526</wp:posOffset>
            </wp:positionV>
            <wp:extent cx="2221865" cy="2221865"/>
            <wp:effectExtent l="152400" t="152400" r="235585" b="235585"/>
            <wp:wrapNone/>
            <wp:docPr id="10" name="Picture 10"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plan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31104" behindDoc="0" locked="0" layoutInCell="1" allowOverlap="1" wp14:anchorId="629316F1" wp14:editId="53B46905">
            <wp:simplePos x="0" y="0"/>
            <wp:positionH relativeFrom="column">
              <wp:posOffset>2705735</wp:posOffset>
            </wp:positionH>
            <wp:positionV relativeFrom="paragraph">
              <wp:posOffset>94526</wp:posOffset>
            </wp:positionV>
            <wp:extent cx="2221865" cy="2221865"/>
            <wp:effectExtent l="152400" t="152400" r="235585" b="235585"/>
            <wp:wrapNone/>
            <wp:docPr id="5" name="Picture 5" descr="A picture containing plant, flower, green,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plant, flower, green, garde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6"/>
          <w:szCs w:val="36"/>
        </w:rPr>
        <w:drawing>
          <wp:anchor distT="0" distB="0" distL="114300" distR="114300" simplePos="0" relativeHeight="251598336" behindDoc="0" locked="0" layoutInCell="1" allowOverlap="1" wp14:anchorId="6A281682" wp14:editId="48D4E747">
            <wp:simplePos x="0" y="0"/>
            <wp:positionH relativeFrom="column">
              <wp:posOffset>5121910</wp:posOffset>
            </wp:positionH>
            <wp:positionV relativeFrom="paragraph">
              <wp:posOffset>107861</wp:posOffset>
            </wp:positionV>
            <wp:extent cx="2185035" cy="2212340"/>
            <wp:effectExtent l="152400" t="152400" r="234315" b="226060"/>
            <wp:wrapNone/>
            <wp:docPr id="9" name="Picture 9" descr="A picture containing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ground&#10;&#10;Description automatically generated"/>
                    <pic:cNvPicPr/>
                  </pic:nvPicPr>
                  <pic:blipFill rotWithShape="1">
                    <a:blip r:embed="rId17" cstate="print">
                      <a:extLst>
                        <a:ext uri="{28A0092B-C50C-407E-A947-70E740481C1C}">
                          <a14:useLocalDpi xmlns:a14="http://schemas.microsoft.com/office/drawing/2010/main" val="0"/>
                        </a:ext>
                      </a:extLst>
                    </a:blip>
                    <a:srcRect l="3454"/>
                    <a:stretch/>
                  </pic:blipFill>
                  <pic:spPr bwMode="auto">
                    <a:xfrm>
                      <a:off x="0" y="0"/>
                      <a:ext cx="2185035" cy="221234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5920">
        <w:rPr>
          <w:rFonts w:ascii="Rockwell Nova Light" w:hAnsi="Rockwell Nova Light" w:cs="Arabic Typesetting"/>
          <w:noProof/>
          <w:sz w:val="36"/>
          <w:szCs w:val="36"/>
        </w:rPr>
        <mc:AlternateContent>
          <mc:Choice Requires="wps">
            <w:drawing>
              <wp:anchor distT="0" distB="0" distL="114300" distR="114300" simplePos="0" relativeHeight="251804672" behindDoc="0" locked="0" layoutInCell="1" allowOverlap="1" wp14:anchorId="6C56E162" wp14:editId="0FC17AE8">
                <wp:simplePos x="0" y="0"/>
                <wp:positionH relativeFrom="column">
                  <wp:posOffset>-1347470</wp:posOffset>
                </wp:positionH>
                <wp:positionV relativeFrom="paragraph">
                  <wp:posOffset>1032510</wp:posOffset>
                </wp:positionV>
                <wp:extent cx="2469515" cy="422275"/>
                <wp:effectExtent l="0" t="5080" r="20955" b="20955"/>
                <wp:wrapSquare wrapText="bothSides"/>
                <wp:docPr id="4" name="Text Box 4"/>
                <wp:cNvGraphicFramePr/>
                <a:graphic xmlns:a="http://schemas.openxmlformats.org/drawingml/2006/main">
                  <a:graphicData uri="http://schemas.microsoft.com/office/word/2010/wordprocessingShape">
                    <wps:wsp>
                      <wps:cNvSpPr txBox="1"/>
                      <wps:spPr>
                        <a:xfrm rot="5400000" flipV="1">
                          <a:off x="0" y="0"/>
                          <a:ext cx="2469515" cy="422275"/>
                        </a:xfrm>
                        <a:prstGeom prst="rect">
                          <a:avLst/>
                        </a:prstGeom>
                        <a:solidFill>
                          <a:schemeClr val="lt1"/>
                        </a:solidFill>
                        <a:ln w="6350">
                          <a:solidFill>
                            <a:schemeClr val="bg1"/>
                          </a:solidFill>
                        </a:ln>
                      </wps:spPr>
                      <wps:txb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6E162" id="_x0000_t202" coordsize="21600,21600" o:spt="202" path="m,l,21600r21600,l21600,xe">
                <v:stroke joinstyle="miter"/>
                <v:path gradientshapeok="t" o:connecttype="rect"/>
              </v:shapetype>
              <v:shape id="Text Box 4" o:spid="_x0000_s1026" type="#_x0000_t202" style="position:absolute;margin-left:-106.1pt;margin-top:81.3pt;width:194.45pt;height:33.25pt;rotation:-90;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" fillcolor="white [3201]" strokecolor="white [3212]" strokeweight=".5pt">
                <v:textbo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v:textbox>
                <w10:wrap type="square"/>
              </v:shape>
            </w:pict>
          </mc:Fallback>
        </mc:AlternateContent>
      </w:r>
      <w:r w:rsidR="002926A7">
        <w:rPr>
          <w:rFonts w:ascii="Rockwell Nova Light" w:hAnsi="Rockwell Nova Light"/>
          <w:noProof/>
          <w:sz w:val="36"/>
          <w:szCs w:val="36"/>
        </w:rPr>
        <mc:AlternateContent>
          <mc:Choice Requires="wps">
            <w:drawing>
              <wp:anchor distT="0" distB="0" distL="114300" distR="114300" simplePos="0" relativeHeight="251803648" behindDoc="1" locked="0" layoutInCell="1" allowOverlap="1" wp14:anchorId="60ACE496" wp14:editId="0A10ABC3">
                <wp:simplePos x="0" y="0"/>
                <wp:positionH relativeFrom="column">
                  <wp:posOffset>8303150</wp:posOffset>
                </wp:positionH>
                <wp:positionV relativeFrom="paragraph">
                  <wp:posOffset>91791</wp:posOffset>
                </wp:positionV>
                <wp:extent cx="2564524" cy="2554014"/>
                <wp:effectExtent l="0" t="0" r="26670" b="17780"/>
                <wp:wrapNone/>
                <wp:docPr id="3" name="Rectangle 3"/>
                <wp:cNvGraphicFramePr/>
                <a:graphic xmlns:a="http://schemas.openxmlformats.org/drawingml/2006/main">
                  <a:graphicData uri="http://schemas.microsoft.com/office/word/2010/wordprocessingShape">
                    <wps:wsp>
                      <wps:cNvSpPr/>
                      <wps:spPr>
                        <a:xfrm>
                          <a:off x="0" y="0"/>
                          <a:ext cx="2564524" cy="255401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44BCD0" id="Rectangle 3" o:spid="_x0000_s1026" style="position:absolute;margin-left:653.8pt;margin-top:7.25pt;width:201.95pt;height:201.1pt;z-index:-25151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" fillcolor="#5b9bd5 [3204]" strokecolor="#1f4d78 [1604]" strokeweight="1pt"/>
            </w:pict>
          </mc:Fallback>
        </mc:AlternateContent>
      </w:r>
    </w:p>
    <w:p w14:paraId="0FE165EB" w14:textId="3A359C55" w:rsidR="0034320E" w:rsidRDefault="0034320E" w:rsidP="006A31A5"/>
    <w:p w14:paraId="6D646E21" w14:textId="69EFE485" w:rsidR="00E7566C" w:rsidRDefault="00E7566C" w:rsidP="006A31A5"/>
    <w:p w14:paraId="332E4D39" w14:textId="3AEB8996" w:rsidR="00E7566C" w:rsidRDefault="00E7566C" w:rsidP="006A31A5"/>
    <w:p w14:paraId="70DB6B0E" w14:textId="7254B052" w:rsidR="00E7566C" w:rsidRDefault="00113AEA" w:rsidP="006A31A5">
      <w:r w:rsidRPr="00762D4D">
        <w:rPr>
          <w:rFonts w:ascii="Rockwell Nova Light" w:hAnsi="Rockwell Nova Light"/>
          <w:noProof/>
          <w:sz w:val="28"/>
          <w:szCs w:val="28"/>
        </w:rPr>
        <w:drawing>
          <wp:anchor distT="0" distB="0" distL="114300" distR="114300" simplePos="0" relativeHeight="251813888" behindDoc="1" locked="0" layoutInCell="1" allowOverlap="1" wp14:anchorId="2D4DDC95" wp14:editId="1E5A341E">
            <wp:simplePos x="0" y="0"/>
            <wp:positionH relativeFrom="column">
              <wp:posOffset>4659630</wp:posOffset>
            </wp:positionH>
            <wp:positionV relativeFrom="paragraph">
              <wp:posOffset>5808980</wp:posOffset>
            </wp:positionV>
            <wp:extent cx="2251075" cy="1540510"/>
            <wp:effectExtent l="76200" t="76200" r="130175" b="135890"/>
            <wp:wrapTight wrapText="bothSides">
              <wp:wrapPolygon edited="0">
                <wp:start x="-366" y="-1068"/>
                <wp:lineTo x="-731" y="-801"/>
                <wp:lineTo x="-731" y="22170"/>
                <wp:lineTo x="-366" y="23238"/>
                <wp:lineTo x="22301" y="23238"/>
                <wp:lineTo x="22666" y="20834"/>
                <wp:lineTo x="22666" y="3472"/>
                <wp:lineTo x="22301" y="-534"/>
                <wp:lineTo x="22301" y="-1068"/>
                <wp:lineTo x="-366" y="-1068"/>
              </wp:wrapPolygon>
            </wp:wrapTight>
            <wp:docPr id="26" name="Picture 26"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vegetable&#10;&#10;Description automatically generated"/>
                    <pic:cNvPicPr/>
                  </pic:nvPicPr>
                  <pic:blipFill rotWithShape="1">
                    <a:blip r:embed="rId18" cstate="print">
                      <a:extLst>
                        <a:ext uri="{28A0092B-C50C-407E-A947-70E740481C1C}">
                          <a14:useLocalDpi xmlns:a14="http://schemas.microsoft.com/office/drawing/2010/main" val="0"/>
                        </a:ext>
                      </a:extLst>
                    </a:blip>
                    <a:srcRect t="21902" b="18637"/>
                    <a:stretch/>
                  </pic:blipFill>
                  <pic:spPr bwMode="auto">
                    <a:xfrm>
                      <a:off x="0" y="0"/>
                      <a:ext cx="2251075" cy="154051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32"/>
          <w:szCs w:val="32"/>
        </w:rPr>
        <w:drawing>
          <wp:anchor distT="0" distB="0" distL="114300" distR="114300" simplePos="0" relativeHeight="251812864" behindDoc="1" locked="0" layoutInCell="1" allowOverlap="1" wp14:anchorId="76FBB292" wp14:editId="77F15B7A">
            <wp:simplePos x="0" y="0"/>
            <wp:positionH relativeFrom="column">
              <wp:posOffset>2334260</wp:posOffset>
            </wp:positionH>
            <wp:positionV relativeFrom="paragraph">
              <wp:posOffset>5809315</wp:posOffset>
            </wp:positionV>
            <wp:extent cx="2120900" cy="1543050"/>
            <wp:effectExtent l="76200" t="76200" r="127000" b="133350"/>
            <wp:wrapTight wrapText="bothSides">
              <wp:wrapPolygon edited="0">
                <wp:start x="-388" y="-1067"/>
                <wp:lineTo x="-776" y="-800"/>
                <wp:lineTo x="-776" y="22133"/>
                <wp:lineTo x="-388" y="23200"/>
                <wp:lineTo x="22311" y="23200"/>
                <wp:lineTo x="22699" y="20800"/>
                <wp:lineTo x="22699" y="3467"/>
                <wp:lineTo x="22311" y="-533"/>
                <wp:lineTo x="22311" y="-1067"/>
                <wp:lineTo x="-388" y="-1067"/>
              </wp:wrapPolygon>
            </wp:wrapTight>
            <wp:docPr id="24" name="Picture 24"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footwear&#10;&#10;Description automatically generated"/>
                    <pic:cNvPicPr/>
                  </pic:nvPicPr>
                  <pic:blipFill rotWithShape="1">
                    <a:blip r:embed="rId19" cstate="print">
                      <a:extLst>
                        <a:ext uri="{28A0092B-C50C-407E-A947-70E740481C1C}">
                          <a14:useLocalDpi xmlns:a14="http://schemas.microsoft.com/office/drawing/2010/main" val="0"/>
                        </a:ext>
                      </a:extLst>
                    </a:blip>
                    <a:srcRect t="21261" b="10331"/>
                    <a:stretch/>
                  </pic:blipFill>
                  <pic:spPr bwMode="auto">
                    <a:xfrm>
                      <a:off x="0" y="0"/>
                      <a:ext cx="2120900" cy="154305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3361" w:rsidRPr="00762D4D">
        <w:rPr>
          <w:noProof/>
          <w:sz w:val="28"/>
          <w:szCs w:val="28"/>
        </w:rPr>
        <w:drawing>
          <wp:anchor distT="0" distB="0" distL="114300" distR="114300" simplePos="0" relativeHeight="251811840" behindDoc="1" locked="0" layoutInCell="1" allowOverlap="1" wp14:anchorId="03C57880" wp14:editId="3272C4DA">
            <wp:simplePos x="0" y="0"/>
            <wp:positionH relativeFrom="column">
              <wp:posOffset>-12065</wp:posOffset>
            </wp:positionH>
            <wp:positionV relativeFrom="paragraph">
              <wp:posOffset>5810885</wp:posOffset>
            </wp:positionV>
            <wp:extent cx="2120900" cy="1550670"/>
            <wp:effectExtent l="76200" t="76200" r="127000" b="125730"/>
            <wp:wrapTight wrapText="bothSides">
              <wp:wrapPolygon edited="0">
                <wp:start x="-388" y="-1061"/>
                <wp:lineTo x="-776" y="-796"/>
                <wp:lineTo x="-776" y="22025"/>
                <wp:lineTo x="-388" y="23086"/>
                <wp:lineTo x="22311" y="23086"/>
                <wp:lineTo x="22699" y="20698"/>
                <wp:lineTo x="22699" y="3450"/>
                <wp:lineTo x="22311" y="-531"/>
                <wp:lineTo x="22311" y="-1061"/>
                <wp:lineTo x="-388" y="-1061"/>
              </wp:wrapPolygon>
            </wp:wrapTight>
            <wp:docPr id="23" name="Picture 23"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plant&#10;&#10;Description automatically generated"/>
                    <pic:cNvPicPr/>
                  </pic:nvPicPr>
                  <pic:blipFill rotWithShape="1">
                    <a:blip r:embed="rId20" cstate="print">
                      <a:extLst>
                        <a:ext uri="{28A0092B-C50C-407E-A947-70E740481C1C}">
                          <a14:useLocalDpi xmlns:a14="http://schemas.microsoft.com/office/drawing/2010/main" val="0"/>
                        </a:ext>
                      </a:extLst>
                    </a:blip>
                    <a:srcRect t="20027" b="14754"/>
                    <a:stretch/>
                  </pic:blipFill>
                  <pic:spPr bwMode="auto">
                    <a:xfrm>
                      <a:off x="0" y="0"/>
                      <a:ext cx="2120900" cy="155067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text" w:horzAnchor="margin" w:tblpY="36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2"/>
        <w:gridCol w:w="3807"/>
        <w:gridCol w:w="3807"/>
      </w:tblGrid>
      <w:tr w:rsidR="0002787D" w14:paraId="330FE5E3" w14:textId="77777777" w:rsidTr="0002787D">
        <w:trPr>
          <w:trHeight w:val="3031"/>
        </w:trPr>
        <w:tc>
          <w:tcPr>
            <w:tcW w:w="3502" w:type="dxa"/>
          </w:tcPr>
          <w:p w14:paraId="1CF6329B" w14:textId="1B600D73" w:rsidR="0002787D" w:rsidRPr="00003FA3" w:rsidRDefault="0002787D" w:rsidP="0002787D">
            <w:pPr>
              <w:rPr>
                <w:rFonts w:ascii="Rockwell Nova Light" w:hAnsi="Rockwell Nova Light"/>
                <w:color w:val="343434"/>
                <w:shd w:val="clear" w:color="auto" w:fill="FFFFFF"/>
              </w:rPr>
            </w:pPr>
            <w:r w:rsidRPr="00003FA3">
              <w:rPr>
                <w:rFonts w:ascii="Rockwell Nova Light" w:hAnsi="Rockwell Nova Light" w:cs="Arabic Typesetting"/>
                <w:sz w:val="32"/>
                <w:szCs w:val="32"/>
              </w:rPr>
              <w:t>Monstera deliciosa</w:t>
            </w:r>
            <w:r w:rsidRPr="00003FA3">
              <w:rPr>
                <w:rFonts w:ascii="Rockwell Nova Light" w:hAnsi="Rockwell Nova Light" w:cs="Arabic Typesetting"/>
                <w:sz w:val="32"/>
                <w:szCs w:val="32"/>
              </w:rPr>
              <w:br/>
            </w:r>
            <w:r w:rsidRPr="00003FA3">
              <w:rPr>
                <w:rFonts w:ascii="Rockwell Nova Light" w:hAnsi="Rockwell Nova Light"/>
                <w:color w:val="343434"/>
                <w:sz w:val="18"/>
                <w:szCs w:val="18"/>
                <w:shd w:val="clear" w:color="auto" w:fill="FFFFFF"/>
              </w:rPr>
              <w:t>34cm x 31cm</w:t>
            </w:r>
          </w:p>
          <w:p w14:paraId="2C002067" w14:textId="224CA23A" w:rsidR="0002787D" w:rsidRPr="00003FA3" w:rsidRDefault="0002787D" w:rsidP="0002787D">
            <w:pPr>
              <w:rPr>
                <w:rFonts w:ascii="Rockwell Nova Light" w:hAnsi="Rockwell Nova Light" w:cs="Arabic Typesetting"/>
                <w:sz w:val="20"/>
                <w:szCs w:val="20"/>
              </w:rPr>
            </w:pPr>
            <w:r w:rsidRPr="00003FA3">
              <w:rPr>
                <w:rFonts w:ascii="Rockwell Nova Light" w:hAnsi="Rockwell Nova Light" w:cs="Arabic Typesetting"/>
                <w:sz w:val="20"/>
                <w:szCs w:val="20"/>
              </w:rPr>
              <w:t xml:space="preserve">-LE120- </w:t>
            </w:r>
          </w:p>
          <w:p w14:paraId="1BE7DCD2"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noProof/>
                <w:sz w:val="32"/>
                <w:szCs w:val="32"/>
              </w:rPr>
              <w:drawing>
                <wp:anchor distT="0" distB="0" distL="114300" distR="114300" simplePos="0" relativeHeight="251853824" behindDoc="1" locked="0" layoutInCell="1" allowOverlap="1" wp14:anchorId="03F3153A" wp14:editId="1F820ACB">
                  <wp:simplePos x="0" y="0"/>
                  <wp:positionH relativeFrom="column">
                    <wp:posOffset>7620</wp:posOffset>
                  </wp:positionH>
                  <wp:positionV relativeFrom="paragraph">
                    <wp:posOffset>396233</wp:posOffset>
                  </wp:positionV>
                  <wp:extent cx="2029968" cy="1819656"/>
                  <wp:effectExtent l="76200" t="76200" r="142240" b="123825"/>
                  <wp:wrapTight wrapText="bothSides">
                    <wp:wrapPolygon edited="0">
                      <wp:start x="22006" y="22505"/>
                      <wp:lineTo x="22411" y="22279"/>
                      <wp:lineTo x="22411" y="-339"/>
                      <wp:lineTo x="22006" y="-1244"/>
                      <wp:lineTo x="-906" y="-1244"/>
                      <wp:lineTo x="-1311" y="339"/>
                      <wp:lineTo x="-1311" y="18660"/>
                      <wp:lineTo x="-906" y="22052"/>
                      <wp:lineTo x="-906" y="22505"/>
                      <wp:lineTo x="22006" y="22505"/>
                    </wp:wrapPolygon>
                  </wp:wrapTight>
                  <wp:docPr id="16" name="Picture 16" descr="A green and white watermel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een and white watermelon&#10;&#10;Description automatically generated with low confidence"/>
                          <pic:cNvPicPr/>
                        </pic:nvPicPr>
                        <pic:blipFill rotWithShape="1">
                          <a:blip r:embed="rId21" cstate="print">
                            <a:extLst>
                              <a:ext uri="{28A0092B-C50C-407E-A947-70E740481C1C}">
                                <a14:useLocalDpi xmlns:a14="http://schemas.microsoft.com/office/drawing/2010/main" val="0"/>
                              </a:ext>
                            </a:extLst>
                          </a:blip>
                          <a:srcRect l="2764" t="8950" r="3531" b="7326"/>
                          <a:stretch/>
                        </pic:blipFill>
                        <pic:spPr bwMode="auto">
                          <a:xfrm rot="10800000">
                            <a:off x="0" y="0"/>
                            <a:ext cx="2029968" cy="181965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tc>
        <w:tc>
          <w:tcPr>
            <w:tcW w:w="3807" w:type="dxa"/>
          </w:tcPr>
          <w:p w14:paraId="290F301E" w14:textId="77777777" w:rsidR="0002787D" w:rsidRPr="00003FA3" w:rsidRDefault="0002787D" w:rsidP="0002787D">
            <w:pPr>
              <w:tabs>
                <w:tab w:val="left" w:pos="7895"/>
              </w:tabs>
              <w:rPr>
                <w:rFonts w:ascii="Rockwell Nova Light" w:hAnsi="Rockwell Nova Light" w:cs="Arabic Typesetting"/>
                <w:sz w:val="32"/>
                <w:szCs w:val="32"/>
              </w:rPr>
            </w:pPr>
            <w:r w:rsidRPr="00003FA3">
              <w:rPr>
                <w:rFonts w:ascii="Rockwell Nova Light" w:hAnsi="Rockwell Nova Light" w:cs="Arabic Typesetting"/>
                <w:sz w:val="32"/>
                <w:szCs w:val="32"/>
              </w:rPr>
              <w:t>Heartleaf Philodendron</w:t>
            </w:r>
          </w:p>
          <w:p w14:paraId="46B5C1D8" w14:textId="77777777" w:rsidR="0002787D" w:rsidRPr="00003FA3" w:rsidRDefault="0002787D" w:rsidP="0002787D">
            <w:pPr>
              <w:tabs>
                <w:tab w:val="left" w:pos="7895"/>
              </w:tabs>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40cm x 26cm</w:t>
            </w:r>
          </w:p>
          <w:p w14:paraId="45DA583B" w14:textId="77777777" w:rsidR="0002787D" w:rsidRPr="00003FA3" w:rsidRDefault="0002787D" w:rsidP="0002787D">
            <w:pPr>
              <w:tabs>
                <w:tab w:val="left" w:pos="7895"/>
              </w:tabs>
              <w:rPr>
                <w:rFonts w:ascii="Rockwell Nova Light" w:hAnsi="Rockwell Nova Light" w:cs="Arabic Typesetting"/>
                <w:sz w:val="20"/>
                <w:szCs w:val="20"/>
              </w:rPr>
            </w:pPr>
            <w:r w:rsidRPr="00003FA3">
              <w:rPr>
                <w:rFonts w:ascii="Rockwell Nova Light" w:hAnsi="Rockwell Nova Light" w:cs="Arabic Typesetting"/>
                <w:sz w:val="20"/>
                <w:szCs w:val="20"/>
              </w:rPr>
              <w:t>-LE121-</w:t>
            </w:r>
          </w:p>
          <w:p w14:paraId="6477A453"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cs="Arabic Typesetting"/>
                <w:noProof/>
                <w:sz w:val="28"/>
                <w:szCs w:val="28"/>
              </w:rPr>
              <w:drawing>
                <wp:anchor distT="0" distB="0" distL="114300" distR="114300" simplePos="0" relativeHeight="251855872" behindDoc="1" locked="0" layoutInCell="1" allowOverlap="1" wp14:anchorId="5AE4D47A" wp14:editId="17B83825">
                  <wp:simplePos x="0" y="0"/>
                  <wp:positionH relativeFrom="column">
                    <wp:posOffset>7620</wp:posOffset>
                  </wp:positionH>
                  <wp:positionV relativeFrom="paragraph">
                    <wp:posOffset>385245</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18" name="Picture 18"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green, vegetable&#10;&#10;Description automatically generated"/>
                          <pic:cNvPicPr/>
                        </pic:nvPicPr>
                        <pic:blipFill rotWithShape="1">
                          <a:blip r:embed="rId22" cstate="print">
                            <a:extLst>
                              <a:ext uri="{28A0092B-C50C-407E-A947-70E740481C1C}">
                                <a14:useLocalDpi xmlns:a14="http://schemas.microsoft.com/office/drawing/2010/main" val="0"/>
                              </a:ext>
                            </a:extLst>
                          </a:blip>
                          <a:srcRect t="7488" b="11215"/>
                          <a:stretch/>
                        </pic:blipFill>
                        <pic:spPr bwMode="auto">
                          <a:xfrm flipH="1">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p w14:paraId="5CE7FCA3" w14:textId="77777777" w:rsidR="0002787D" w:rsidRPr="00003FA3" w:rsidRDefault="0002787D" w:rsidP="0002787D">
            <w:pPr>
              <w:rPr>
                <w:rFonts w:ascii="Rockwell Nova Light" w:hAnsi="Rockwell Nova Light" w:cs="Arabic Typesetting"/>
                <w:sz w:val="32"/>
                <w:szCs w:val="32"/>
              </w:rPr>
            </w:pPr>
          </w:p>
        </w:tc>
        <w:tc>
          <w:tcPr>
            <w:tcW w:w="3807" w:type="dxa"/>
          </w:tcPr>
          <w:p w14:paraId="4AD3D60D" w14:textId="77777777" w:rsidR="0002787D" w:rsidRPr="00003FA3" w:rsidRDefault="0002787D" w:rsidP="0002787D">
            <w:pPr>
              <w:rPr>
                <w:rFonts w:ascii="Rockwell Nova Light" w:hAnsi="Rockwell Nova Light"/>
                <w:sz w:val="32"/>
                <w:szCs w:val="32"/>
              </w:rPr>
            </w:pPr>
            <w:r w:rsidRPr="00003FA3">
              <w:rPr>
                <w:rFonts w:ascii="Rockwell Nova Light" w:hAnsi="Rockwell Nova Light"/>
                <w:sz w:val="32"/>
                <w:szCs w:val="32"/>
              </w:rPr>
              <w:t xml:space="preserve">Monstera </w:t>
            </w:r>
            <w:proofErr w:type="spellStart"/>
            <w:r w:rsidRPr="00003FA3">
              <w:rPr>
                <w:rFonts w:ascii="Rockwell Nova Light" w:hAnsi="Rockwell Nova Light"/>
                <w:sz w:val="32"/>
                <w:szCs w:val="32"/>
              </w:rPr>
              <w:t>adansonii</w:t>
            </w:r>
            <w:proofErr w:type="spellEnd"/>
          </w:p>
          <w:p w14:paraId="3BC78C96" w14:textId="77777777" w:rsidR="0002787D" w:rsidRPr="00003FA3" w:rsidRDefault="0002787D" w:rsidP="0002787D">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25cm</w:t>
            </w:r>
          </w:p>
          <w:p w14:paraId="7169247D" w14:textId="77777777" w:rsidR="0002787D" w:rsidRPr="00003FA3" w:rsidRDefault="0002787D" w:rsidP="0002787D">
            <w:pPr>
              <w:rPr>
                <w:rFonts w:ascii="Rockwell Nova Light" w:hAnsi="Rockwell Nova Light"/>
                <w:color w:val="343434"/>
                <w:sz w:val="20"/>
                <w:szCs w:val="20"/>
                <w:shd w:val="clear" w:color="auto" w:fill="FFFFFF"/>
              </w:rPr>
            </w:pPr>
            <w:r w:rsidRPr="00003FA3">
              <w:rPr>
                <w:rFonts w:ascii="Rockwell Nova Light" w:hAnsi="Rockwell Nova Light"/>
                <w:color w:val="343434"/>
                <w:sz w:val="20"/>
                <w:szCs w:val="20"/>
                <w:shd w:val="clear" w:color="auto" w:fill="FFFFFF"/>
              </w:rPr>
              <w:t xml:space="preserve">-LE122- </w:t>
            </w:r>
          </w:p>
          <w:p w14:paraId="69A9D2FB" w14:textId="77777777" w:rsidR="0002787D" w:rsidRPr="00003FA3" w:rsidRDefault="0002787D" w:rsidP="0002787D">
            <w:pPr>
              <w:rPr>
                <w:rFonts w:ascii="Rockwell Nova Light" w:hAnsi="Rockwell Nova Light"/>
                <w:sz w:val="28"/>
                <w:szCs w:val="28"/>
              </w:rPr>
            </w:pPr>
            <w:r w:rsidRPr="00003FA3">
              <w:rPr>
                <w:rFonts w:ascii="Rockwell Nova Light" w:hAnsi="Rockwell Nova Light"/>
                <w:noProof/>
                <w:sz w:val="28"/>
                <w:szCs w:val="28"/>
              </w:rPr>
              <w:drawing>
                <wp:anchor distT="0" distB="0" distL="114300" distR="114300" simplePos="0" relativeHeight="251854848" behindDoc="1" locked="0" layoutInCell="1" allowOverlap="1" wp14:anchorId="114EA588" wp14:editId="43B1B6C6">
                  <wp:simplePos x="0" y="0"/>
                  <wp:positionH relativeFrom="column">
                    <wp:posOffset>7620</wp:posOffset>
                  </wp:positionH>
                  <wp:positionV relativeFrom="paragraph">
                    <wp:posOffset>384287</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20" name="Picture 20"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footwear&#10;&#10;Description automatically generated"/>
                          <pic:cNvPicPr/>
                        </pic:nvPicPr>
                        <pic:blipFill rotWithShape="1">
                          <a:blip r:embed="rId23" cstate="print">
                            <a:extLst>
                              <a:ext uri="{28A0092B-C50C-407E-A947-70E740481C1C}">
                                <a14:useLocalDpi xmlns:a14="http://schemas.microsoft.com/office/drawing/2010/main" val="0"/>
                              </a:ext>
                            </a:extLst>
                          </a:blip>
                          <a:srcRect t="10881" b="6714"/>
                          <a:stretch/>
                        </pic:blipFill>
                        <pic:spPr bwMode="auto">
                          <a:xfrm>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sz w:val="28"/>
                <w:szCs w:val="28"/>
              </w:rPr>
              <w:t xml:space="preserve">R150 </w:t>
            </w:r>
          </w:p>
        </w:tc>
      </w:tr>
    </w:tbl>
    <w:tbl>
      <w:tblPr>
        <w:tblStyle w:val="TableGrid"/>
        <w:tblW w:w="0" w:type="auto"/>
        <w:tblLook w:val="04A0" w:firstRow="1" w:lastRow="0" w:firstColumn="1" w:lastColumn="0" w:noHBand="0" w:noVBand="1"/>
      </w:tblPr>
      <w:tblGrid>
        <w:gridCol w:w="11106"/>
      </w:tblGrid>
      <w:tr w:rsidR="00936BBF" w:rsidRPr="00003FA3" w14:paraId="20FCD387" w14:textId="77777777" w:rsidTr="001E288D">
        <w:tc>
          <w:tcPr>
            <w:tcW w:w="11106" w:type="dxa"/>
            <w:tcBorders>
              <w:top w:val="nil"/>
              <w:left w:val="nil"/>
              <w:bottom w:val="nil"/>
              <w:right w:val="nil"/>
            </w:tcBorders>
          </w:tcPr>
          <w:p w14:paraId="132271D7" w14:textId="437D2D04" w:rsidR="00936BBF" w:rsidRPr="00003FA3" w:rsidRDefault="00B3404B" w:rsidP="00505430">
            <w:pPr>
              <w:jc w:val="center"/>
              <w:rPr>
                <w:rFonts w:ascii="Rockwell Nova Light" w:hAnsi="Rockwell Nova Light"/>
                <w:color w:val="343434"/>
                <w:sz w:val="22"/>
                <w:szCs w:val="22"/>
                <w:shd w:val="clear" w:color="auto" w:fill="FFFFFF"/>
              </w:rPr>
            </w:pPr>
            <w:r w:rsidRPr="00003FA3">
              <w:rPr>
                <w:rFonts w:ascii="Rockwell Nova Light" w:hAnsi="Rockwell Nova Light"/>
                <w:color w:val="343434"/>
                <w:sz w:val="22"/>
                <w:szCs w:val="22"/>
                <w:shd w:val="clear" w:color="auto" w:fill="FFFFFF"/>
              </w:rPr>
              <w:t xml:space="preserve">Suitable for use as a </w:t>
            </w:r>
            <w:r w:rsidR="001E288D" w:rsidRPr="00003FA3">
              <w:rPr>
                <w:rFonts w:ascii="Rockwell Nova Light" w:hAnsi="Rockwell Nova Light"/>
                <w:color w:val="343434"/>
                <w:sz w:val="22"/>
                <w:szCs w:val="22"/>
                <w:shd w:val="clear" w:color="auto" w:fill="FFFFFF"/>
              </w:rPr>
              <w:t>potholder</w:t>
            </w:r>
            <w:r w:rsidRPr="00003FA3">
              <w:rPr>
                <w:rFonts w:ascii="Rockwell Nova Light" w:hAnsi="Rockwell Nova Light"/>
                <w:color w:val="343434"/>
                <w:sz w:val="22"/>
                <w:szCs w:val="22"/>
                <w:shd w:val="clear" w:color="auto" w:fill="FFFFFF"/>
              </w:rPr>
              <w:t xml:space="preserve">, placemat, candle holder, decorative </w:t>
            </w:r>
            <w:r w:rsidR="001E288D" w:rsidRPr="00003FA3">
              <w:rPr>
                <w:rFonts w:ascii="Rockwell Nova Light" w:hAnsi="Rockwell Nova Light"/>
                <w:color w:val="343434"/>
                <w:sz w:val="22"/>
                <w:szCs w:val="22"/>
                <w:shd w:val="clear" w:color="auto" w:fill="FFFFFF"/>
              </w:rPr>
              <w:t>platter,</w:t>
            </w:r>
            <w:r w:rsidRPr="00003FA3">
              <w:rPr>
                <w:rFonts w:ascii="Rockwell Nova Light" w:hAnsi="Rockwell Nova Light"/>
                <w:color w:val="343434"/>
                <w:sz w:val="22"/>
                <w:szCs w:val="22"/>
                <w:shd w:val="clear" w:color="auto" w:fill="FFFFFF"/>
              </w:rPr>
              <w:t xml:space="preserve"> or wall art</w:t>
            </w:r>
            <w:r w:rsidR="00C4652A" w:rsidRPr="00003FA3">
              <w:rPr>
                <w:rFonts w:ascii="Rockwell Nova Light" w:hAnsi="Rockwell Nova Light"/>
                <w:color w:val="343434"/>
                <w:sz w:val="22"/>
                <w:szCs w:val="22"/>
                <w:shd w:val="clear" w:color="auto" w:fill="FFFFFF"/>
              </w:rPr>
              <w:t>.</w:t>
            </w:r>
          </w:p>
          <w:p w14:paraId="2352225B" w14:textId="5050D3F1" w:rsidR="00B3404B" w:rsidRPr="00003FA3" w:rsidRDefault="00505430" w:rsidP="00505430">
            <w:pPr>
              <w:jc w:val="center"/>
              <w:rPr>
                <w:rFonts w:ascii="Rockwell Nova Light" w:hAnsi="Rockwell Nova Light"/>
                <w:sz w:val="32"/>
                <w:szCs w:val="32"/>
              </w:rPr>
            </w:pPr>
            <w:r w:rsidRPr="00003FA3">
              <w:rPr>
                <w:rFonts w:ascii="Rockwell Nova Light" w:hAnsi="Rockwell Nova Light"/>
                <w:color w:val="686868"/>
                <w:sz w:val="22"/>
                <w:szCs w:val="22"/>
                <w:shd w:val="clear" w:color="auto" w:fill="FFFFFF"/>
              </w:rPr>
              <w:t xml:space="preserve">Digitally printed and </w:t>
            </w:r>
            <w:r w:rsidR="001E288D" w:rsidRPr="00003FA3">
              <w:rPr>
                <w:rFonts w:ascii="Rockwell Nova Light" w:hAnsi="Rockwell Nova Light"/>
                <w:color w:val="686868"/>
                <w:sz w:val="22"/>
                <w:szCs w:val="22"/>
                <w:shd w:val="clear" w:color="auto" w:fill="FFFFFF"/>
              </w:rPr>
              <w:t>laser cut</w:t>
            </w:r>
            <w:r w:rsidRPr="00003FA3">
              <w:rPr>
                <w:rFonts w:ascii="Rockwell Nova Light" w:hAnsi="Rockwell Nova Light"/>
                <w:color w:val="686868"/>
                <w:sz w:val="22"/>
                <w:szCs w:val="22"/>
                <w:shd w:val="clear" w:color="auto" w:fill="FFFFFF"/>
              </w:rPr>
              <w:t xml:space="preserve"> wood leaf</w:t>
            </w:r>
            <w:r w:rsidR="006C3361" w:rsidRPr="00003FA3">
              <w:rPr>
                <w:rFonts w:ascii="Rockwell Nova Light" w:hAnsi="Rockwell Nova Light"/>
                <w:color w:val="686868"/>
                <w:sz w:val="22"/>
                <w:szCs w:val="22"/>
                <w:shd w:val="clear" w:color="auto" w:fill="FFFFFF"/>
              </w:rPr>
              <w:t>.</w:t>
            </w:r>
          </w:p>
        </w:tc>
      </w:tr>
    </w:tbl>
    <w:tbl>
      <w:tblPr>
        <w:tblStyle w:val="TableGrid"/>
        <w:tblpPr w:leftFromText="180" w:rightFromText="180" w:vertAnchor="text" w:horzAnchor="margin" w:tblpY="4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6"/>
        <w:gridCol w:w="3705"/>
        <w:gridCol w:w="3705"/>
      </w:tblGrid>
      <w:tr w:rsidR="00952CF4" w:rsidRPr="00003FA3" w14:paraId="3998BFA3" w14:textId="77777777" w:rsidTr="00753A36">
        <w:trPr>
          <w:trHeight w:val="2251"/>
        </w:trPr>
        <w:tc>
          <w:tcPr>
            <w:tcW w:w="3706" w:type="dxa"/>
          </w:tcPr>
          <w:p w14:paraId="479C7349" w14:textId="47DFB34B" w:rsidR="00753A36" w:rsidRPr="00003FA3" w:rsidRDefault="00753A36" w:rsidP="00753A36">
            <w:pPr>
              <w:rPr>
                <w:rFonts w:ascii="Rockwell Nova Light" w:hAnsi="Rockwell Nova Light"/>
                <w:sz w:val="32"/>
                <w:szCs w:val="32"/>
              </w:rPr>
            </w:pPr>
            <w:proofErr w:type="spellStart"/>
            <w:r w:rsidRPr="00003FA3">
              <w:rPr>
                <w:rFonts w:ascii="Rockwell Nova Light" w:hAnsi="Rockwell Nova Light"/>
                <w:sz w:val="32"/>
                <w:szCs w:val="32"/>
              </w:rPr>
              <w:t>Thaumatophyllum</w:t>
            </w:r>
            <w:proofErr w:type="spellEnd"/>
            <w:r w:rsidRPr="00003FA3">
              <w:rPr>
                <w:rFonts w:ascii="Rockwell Nova Light" w:hAnsi="Rockwell Nova Light"/>
                <w:sz w:val="32"/>
                <w:szCs w:val="32"/>
              </w:rPr>
              <w:t xml:space="preserve"> Xanadu</w:t>
            </w:r>
          </w:p>
          <w:p w14:paraId="57FF9541" w14:textId="173CF311" w:rsidR="00753A36" w:rsidRPr="00003FA3" w:rsidRDefault="00753A36" w:rsidP="00753A36">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23cm</w:t>
            </w:r>
          </w:p>
          <w:p w14:paraId="184596C4" w14:textId="5A755A0F" w:rsidR="006A5CDF" w:rsidRPr="00003FA3" w:rsidRDefault="006A5CDF" w:rsidP="00753A36">
            <w:pPr>
              <w:rPr>
                <w:rFonts w:ascii="Rockwell Nova Light" w:hAnsi="Rockwell Nova Light"/>
                <w:sz w:val="20"/>
                <w:szCs w:val="20"/>
              </w:rPr>
            </w:pPr>
            <w:r w:rsidRPr="00003FA3">
              <w:rPr>
                <w:rFonts w:ascii="Rockwell Nova Light" w:hAnsi="Rockwell Nova Light"/>
                <w:color w:val="343434"/>
                <w:sz w:val="20"/>
                <w:szCs w:val="20"/>
                <w:shd w:val="clear" w:color="auto" w:fill="FFFFFF"/>
              </w:rPr>
              <w:t xml:space="preserve">-LE123- </w:t>
            </w:r>
          </w:p>
          <w:p w14:paraId="030DC15F" w14:textId="6DE1C337" w:rsidR="00753A36" w:rsidRPr="00003FA3" w:rsidRDefault="00753A36" w:rsidP="00753A36">
            <w:pPr>
              <w:rPr>
                <w:rFonts w:ascii="Rockwell Nova Light" w:hAnsi="Rockwell Nova Light"/>
                <w:sz w:val="32"/>
                <w:szCs w:val="32"/>
              </w:rPr>
            </w:pPr>
            <w:r w:rsidRPr="00003FA3">
              <w:rPr>
                <w:rFonts w:ascii="Rockwell Nova Light" w:hAnsi="Rockwell Nova Light"/>
                <w:sz w:val="28"/>
                <w:szCs w:val="28"/>
              </w:rPr>
              <w:t xml:space="preserve">R150 </w:t>
            </w:r>
          </w:p>
          <w:p w14:paraId="41C01C6C" w14:textId="58ACF9A0" w:rsidR="00753A36" w:rsidRPr="00003FA3" w:rsidRDefault="00753A36" w:rsidP="00753A36">
            <w:pPr>
              <w:rPr>
                <w:rFonts w:ascii="Rockwell Nova Light" w:hAnsi="Rockwell Nova Light"/>
              </w:rPr>
            </w:pPr>
          </w:p>
        </w:tc>
        <w:tc>
          <w:tcPr>
            <w:tcW w:w="3705" w:type="dxa"/>
          </w:tcPr>
          <w:p w14:paraId="6B26EBA4" w14:textId="4171A91D" w:rsidR="00843A31" w:rsidRPr="00003FA3" w:rsidRDefault="00753A36" w:rsidP="00753A36">
            <w:pPr>
              <w:rPr>
                <w:rFonts w:ascii="Rockwell Nova Light" w:hAnsi="Rockwell Nova Light"/>
                <w:sz w:val="32"/>
                <w:szCs w:val="32"/>
              </w:rPr>
            </w:pPr>
            <w:r w:rsidRPr="00003FA3">
              <w:rPr>
                <w:rFonts w:ascii="Rockwell Nova Light" w:hAnsi="Rockwell Nova Light"/>
                <w:sz w:val="32"/>
                <w:szCs w:val="32"/>
              </w:rPr>
              <w:t>Alocasia Polly   'African Mask'</w:t>
            </w:r>
          </w:p>
          <w:p w14:paraId="4071A589" w14:textId="22EA2E53" w:rsidR="004212C2" w:rsidRPr="00003FA3" w:rsidRDefault="0004139D" w:rsidP="00753A36">
            <w:pPr>
              <w:rPr>
                <w:rFonts w:ascii="Rockwell Nova Light" w:hAnsi="Rockwell Nova Light"/>
                <w:sz w:val="18"/>
                <w:szCs w:val="18"/>
              </w:rPr>
            </w:pPr>
            <w:r w:rsidRPr="00003FA3">
              <w:rPr>
                <w:rFonts w:ascii="Rockwell Nova Light" w:hAnsi="Rockwell Nova Light"/>
                <w:color w:val="343434"/>
                <w:sz w:val="18"/>
                <w:szCs w:val="18"/>
                <w:shd w:val="clear" w:color="auto" w:fill="FFFFFF"/>
              </w:rPr>
              <w:t>45cm x 22cm</w:t>
            </w:r>
          </w:p>
          <w:p w14:paraId="1DA1D500" w14:textId="3E824FEC" w:rsidR="00753A36" w:rsidRPr="00003FA3" w:rsidRDefault="00173EC5" w:rsidP="00753A36">
            <w:pPr>
              <w:rPr>
                <w:rFonts w:ascii="Rockwell Nova Light" w:hAnsi="Rockwell Nova Light" w:cs="Arabic Typesetting"/>
                <w:sz w:val="32"/>
                <w:szCs w:val="32"/>
              </w:rPr>
            </w:pPr>
            <w:r w:rsidRPr="00003FA3">
              <w:rPr>
                <w:rFonts w:ascii="Rockwell Nova Light" w:hAnsi="Rockwell Nova Light"/>
                <w:sz w:val="20"/>
                <w:szCs w:val="20"/>
              </w:rPr>
              <w:t>-LE124-</w:t>
            </w:r>
            <w:r w:rsidR="00753A36" w:rsidRPr="00003FA3">
              <w:rPr>
                <w:rFonts w:ascii="Rockwell Nova Light" w:hAnsi="Rockwell Nova Light"/>
                <w:sz w:val="32"/>
                <w:szCs w:val="32"/>
              </w:rPr>
              <w:br/>
            </w:r>
            <w:r w:rsidR="00753A36" w:rsidRPr="00003FA3">
              <w:rPr>
                <w:rFonts w:ascii="Rockwell Nova Light" w:hAnsi="Rockwell Nova Light"/>
                <w:sz w:val="28"/>
                <w:szCs w:val="28"/>
              </w:rPr>
              <w:t xml:space="preserve">R150 </w:t>
            </w:r>
          </w:p>
        </w:tc>
        <w:tc>
          <w:tcPr>
            <w:tcW w:w="3705" w:type="dxa"/>
          </w:tcPr>
          <w:p w14:paraId="6475269C" w14:textId="5BE7CC06" w:rsidR="00753A36" w:rsidRPr="00003FA3" w:rsidRDefault="00753A36" w:rsidP="00753A36">
            <w:pPr>
              <w:rPr>
                <w:rFonts w:ascii="Rockwell Nova Light" w:hAnsi="Rockwell Nova Light"/>
                <w:sz w:val="32"/>
                <w:szCs w:val="32"/>
              </w:rPr>
            </w:pPr>
            <w:r w:rsidRPr="00003FA3">
              <w:rPr>
                <w:rFonts w:ascii="Rockwell Nova Light" w:hAnsi="Rockwell Nova Light"/>
                <w:sz w:val="32"/>
                <w:szCs w:val="32"/>
              </w:rPr>
              <w:t>Strelitzia</w:t>
            </w:r>
          </w:p>
          <w:p w14:paraId="668AD799" w14:textId="2EAAEB97" w:rsidR="00800B1C" w:rsidRPr="00003FA3" w:rsidRDefault="00800B1C" w:rsidP="00753A36">
            <w:pPr>
              <w:rPr>
                <w:rFonts w:ascii="Rockwell Nova Light" w:hAnsi="Rockwell Nova Light"/>
                <w:color w:val="686868"/>
                <w:sz w:val="18"/>
                <w:szCs w:val="18"/>
                <w:shd w:val="clear" w:color="auto" w:fill="FFFFFF"/>
              </w:rPr>
            </w:pPr>
            <w:r w:rsidRPr="00003FA3">
              <w:rPr>
                <w:rFonts w:ascii="Rockwell Nova Light" w:hAnsi="Rockwell Nova Light"/>
                <w:color w:val="686868"/>
                <w:sz w:val="18"/>
                <w:szCs w:val="18"/>
                <w:shd w:val="clear" w:color="auto" w:fill="FFFFFF"/>
              </w:rPr>
              <w:t>40cm x 26cm</w:t>
            </w:r>
          </w:p>
          <w:p w14:paraId="6E1CDE56" w14:textId="5E40C97B" w:rsidR="00800B1C" w:rsidRPr="00003FA3" w:rsidRDefault="00800B1C" w:rsidP="00753A36">
            <w:pPr>
              <w:rPr>
                <w:rFonts w:ascii="Rockwell Nova Light" w:hAnsi="Rockwell Nova Light"/>
                <w:sz w:val="20"/>
                <w:szCs w:val="20"/>
              </w:rPr>
            </w:pPr>
            <w:r w:rsidRPr="00003FA3">
              <w:rPr>
                <w:rFonts w:ascii="Rockwell Nova Light" w:hAnsi="Rockwell Nova Light"/>
                <w:color w:val="686868"/>
                <w:sz w:val="20"/>
                <w:szCs w:val="20"/>
                <w:shd w:val="clear" w:color="auto" w:fill="FFFFFF"/>
              </w:rPr>
              <w:t>-LE</w:t>
            </w:r>
            <w:r w:rsidR="00621367" w:rsidRPr="00003FA3">
              <w:rPr>
                <w:rFonts w:ascii="Rockwell Nova Light" w:hAnsi="Rockwell Nova Light"/>
                <w:color w:val="686868"/>
                <w:sz w:val="20"/>
                <w:szCs w:val="20"/>
                <w:shd w:val="clear" w:color="auto" w:fill="FFFFFF"/>
              </w:rPr>
              <w:t xml:space="preserve">125- </w:t>
            </w:r>
          </w:p>
          <w:p w14:paraId="7D5715B2" w14:textId="77777777" w:rsidR="00753A36" w:rsidRPr="00003FA3" w:rsidRDefault="00753A36" w:rsidP="00753A36">
            <w:pPr>
              <w:rPr>
                <w:rFonts w:ascii="Rockwell Nova Light" w:hAnsi="Rockwell Nova Light"/>
                <w:sz w:val="28"/>
                <w:szCs w:val="28"/>
              </w:rPr>
            </w:pPr>
            <w:r w:rsidRPr="00003FA3">
              <w:rPr>
                <w:rFonts w:ascii="Rockwell Nova Light" w:hAnsi="Rockwell Nova Light"/>
                <w:sz w:val="28"/>
                <w:szCs w:val="28"/>
              </w:rPr>
              <w:t xml:space="preserve">R150 </w:t>
            </w:r>
          </w:p>
          <w:p w14:paraId="10E84481" w14:textId="767E4E6B" w:rsidR="00753A36" w:rsidRPr="00003FA3" w:rsidRDefault="00753A36" w:rsidP="00753A36">
            <w:pPr>
              <w:rPr>
                <w:rFonts w:ascii="Rockwell Nova Light" w:hAnsi="Rockwell Nova Light"/>
                <w:sz w:val="32"/>
                <w:szCs w:val="32"/>
              </w:rPr>
            </w:pPr>
          </w:p>
        </w:tc>
      </w:tr>
    </w:tbl>
    <w:p w14:paraId="7A665900" w14:textId="75DDC535" w:rsidR="00444EAD" w:rsidRDefault="008847F2" w:rsidP="0002787D">
      <w:pPr>
        <w:rPr>
          <w:rFonts w:ascii="Rockwell Nova Light" w:hAnsi="Rockwell Nova Light"/>
          <w:sz w:val="32"/>
          <w:szCs w:val="32"/>
        </w:rPr>
      </w:pPr>
      <w:r>
        <w:rPr>
          <w:rFonts w:ascii="Rockwell Nova Light" w:hAnsi="Rockwell Nova Light" w:cs="Arabic Typesetting"/>
          <w:noProof/>
          <w:sz w:val="32"/>
          <w:szCs w:val="32"/>
        </w:rPr>
        <w:lastRenderedPageBreak/>
        <w:drawing>
          <wp:anchor distT="0" distB="0" distL="114300" distR="114300" simplePos="0" relativeHeight="251639296" behindDoc="0" locked="0" layoutInCell="1" allowOverlap="1" wp14:anchorId="4FEA8D29" wp14:editId="5BF7ACD6">
            <wp:simplePos x="0" y="0"/>
            <wp:positionH relativeFrom="column">
              <wp:posOffset>5030318</wp:posOffset>
            </wp:positionH>
            <wp:positionV relativeFrom="page">
              <wp:posOffset>125730</wp:posOffset>
            </wp:positionV>
            <wp:extent cx="2258060" cy="2221865"/>
            <wp:effectExtent l="152400" t="152400" r="237490" b="235585"/>
            <wp:wrapNone/>
            <wp:docPr id="27" name="Picture 27"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oup of leaves&#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58060"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2"/>
          <w:szCs w:val="32"/>
        </w:rPr>
        <w:drawing>
          <wp:anchor distT="0" distB="0" distL="114300" distR="114300" simplePos="0" relativeHeight="251633152" behindDoc="0" locked="0" layoutInCell="1" allowOverlap="1" wp14:anchorId="67C39B34" wp14:editId="0546AF85">
            <wp:simplePos x="0" y="0"/>
            <wp:positionH relativeFrom="column">
              <wp:posOffset>2634615</wp:posOffset>
            </wp:positionH>
            <wp:positionV relativeFrom="paragraph">
              <wp:posOffset>107315</wp:posOffset>
            </wp:positionV>
            <wp:extent cx="2221865" cy="2221865"/>
            <wp:effectExtent l="152400" t="152400" r="235585" b="235585"/>
            <wp:wrapNone/>
            <wp:docPr id="22" name="Picture 2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oup of watermelons&#10;&#10;Description automatically generated with low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2"/>
          <w:szCs w:val="32"/>
        </w:rPr>
        <w:drawing>
          <wp:anchor distT="0" distB="0" distL="114300" distR="114300" simplePos="0" relativeHeight="251636224" behindDoc="0" locked="0" layoutInCell="1" allowOverlap="1" wp14:anchorId="624FC717" wp14:editId="57E36E26">
            <wp:simplePos x="0" y="0"/>
            <wp:positionH relativeFrom="column">
              <wp:posOffset>198755</wp:posOffset>
            </wp:positionH>
            <wp:positionV relativeFrom="paragraph">
              <wp:posOffset>107315</wp:posOffset>
            </wp:positionV>
            <wp:extent cx="2221865" cy="2221865"/>
            <wp:effectExtent l="152400" t="152400" r="235585" b="235585"/>
            <wp:wrapNone/>
            <wp:docPr id="25" name="Picture 2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6D265ED1" w14:textId="3E743850" w:rsidR="00E7566C" w:rsidRDefault="001E288D" w:rsidP="006A31A5">
      <w:r>
        <w:rPr>
          <w:rFonts w:ascii="Rockwell Nova Light" w:hAnsi="Rockwell Nova Light" w:cs="Arabic Typesetting"/>
          <w:noProof/>
          <w:sz w:val="32"/>
          <w:szCs w:val="32"/>
        </w:rPr>
        <mc:AlternateContent>
          <mc:Choice Requires="wps">
            <w:drawing>
              <wp:anchor distT="0" distB="0" distL="114300" distR="114300" simplePos="0" relativeHeight="251817984" behindDoc="0" locked="0" layoutInCell="1" allowOverlap="1" wp14:anchorId="48AE1729" wp14:editId="393A106C">
                <wp:simplePos x="0" y="0"/>
                <wp:positionH relativeFrom="column">
                  <wp:posOffset>-964882</wp:posOffset>
                </wp:positionH>
                <wp:positionV relativeFrom="paragraph">
                  <wp:posOffset>510271</wp:posOffset>
                </wp:positionV>
                <wp:extent cx="1632585" cy="412750"/>
                <wp:effectExtent l="318" t="0" r="25082" b="25083"/>
                <wp:wrapNone/>
                <wp:docPr id="30" name="Text Box 30"/>
                <wp:cNvGraphicFramePr/>
                <a:graphic xmlns:a="http://schemas.openxmlformats.org/drawingml/2006/main">
                  <a:graphicData uri="http://schemas.microsoft.com/office/word/2010/wordprocessingShape">
                    <wps:wsp>
                      <wps:cNvSpPr txBox="1"/>
                      <wps:spPr>
                        <a:xfrm rot="16200000">
                          <a:off x="0" y="0"/>
                          <a:ext cx="1632585" cy="412750"/>
                        </a:xfrm>
                        <a:prstGeom prst="rect">
                          <a:avLst/>
                        </a:prstGeom>
                        <a:solidFill>
                          <a:schemeClr val="lt1"/>
                        </a:solidFill>
                        <a:ln w="6350">
                          <a:solidFill>
                            <a:schemeClr val="bg1"/>
                          </a:solidFill>
                        </a:ln>
                      </wps:spPr>
                      <wps:txb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E1729" id="Text Box 30" o:spid="_x0000_s1027" type="#_x0000_t202" style="position:absolute;margin-left:-75.95pt;margin-top:40.2pt;width:128.55pt;height:32.5pt;rotation:-9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" fillcolor="white [3201]" strokecolor="white [3212]" strokeweight=".5pt">
                <v:textbo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v:textbox>
              </v:shape>
            </w:pict>
          </mc:Fallback>
        </mc:AlternateContent>
      </w:r>
    </w:p>
    <w:p w14:paraId="33949B80" w14:textId="0B52A4FC" w:rsidR="00013938" w:rsidRPr="00013938" w:rsidRDefault="00013938" w:rsidP="00013938"/>
    <w:p w14:paraId="3245D2B3" w14:textId="2D86EFA8" w:rsidR="00177170" w:rsidRDefault="00177170" w:rsidP="006A31A5"/>
    <w:p w14:paraId="0EC4D6C8" w14:textId="58F04C77" w:rsidR="00177170" w:rsidRDefault="00177170" w:rsidP="006A31A5"/>
    <w:p w14:paraId="055BB945" w14:textId="3B1B311D" w:rsidR="00E7566C" w:rsidRDefault="00E7566C" w:rsidP="006A31A5"/>
    <w:p w14:paraId="514DAC66" w14:textId="2DC47305" w:rsidR="00E7566C" w:rsidRDefault="00E7566C" w:rsidP="006A31A5"/>
    <w:tbl>
      <w:tblPr>
        <w:tblStyle w:val="TableGrid"/>
        <w:tblpPr w:leftFromText="180" w:rightFromText="180" w:vertAnchor="text" w:horzAnchor="margin" w:tblpY="769"/>
        <w:tblW w:w="0" w:type="auto"/>
        <w:tblLook w:val="04A0" w:firstRow="1" w:lastRow="0" w:firstColumn="1" w:lastColumn="0" w:noHBand="0" w:noVBand="1"/>
      </w:tblPr>
      <w:tblGrid>
        <w:gridCol w:w="11106"/>
      </w:tblGrid>
      <w:tr w:rsidR="00F42ECE" w14:paraId="46F8BD95" w14:textId="77777777" w:rsidTr="00F42ECE">
        <w:trPr>
          <w:trHeight w:val="4101"/>
        </w:trPr>
        <w:tc>
          <w:tcPr>
            <w:tcW w:w="11106" w:type="dxa"/>
            <w:tcBorders>
              <w:top w:val="nil"/>
              <w:left w:val="nil"/>
              <w:bottom w:val="nil"/>
              <w:right w:val="nil"/>
            </w:tcBorders>
          </w:tcPr>
          <w:p w14:paraId="06F39BE4" w14:textId="74D75602" w:rsidR="00F42ECE" w:rsidRDefault="001E288D" w:rsidP="00F42ECE">
            <w:pPr>
              <w:tabs>
                <w:tab w:val="left" w:pos="910"/>
              </w:tabs>
              <w:rPr>
                <w:rFonts w:ascii="Rockwell Nova Light" w:hAnsi="Rockwell Nova Light"/>
                <w:sz w:val="32"/>
                <w:szCs w:val="32"/>
              </w:rPr>
            </w:pPr>
            <w:r>
              <w:rPr>
                <w:rFonts w:ascii="Rockwell Nova Light" w:hAnsi="Rockwell Nova Light"/>
                <w:noProof/>
                <w:sz w:val="26"/>
                <w:szCs w:val="26"/>
              </w:rPr>
              <w:drawing>
                <wp:anchor distT="0" distB="0" distL="114300" distR="114300" simplePos="0" relativeHeight="251849728" behindDoc="1" locked="0" layoutInCell="1" allowOverlap="1" wp14:anchorId="4F8DC86E" wp14:editId="1491A5A9">
                  <wp:simplePos x="0" y="0"/>
                  <wp:positionH relativeFrom="column">
                    <wp:posOffset>58771</wp:posOffset>
                  </wp:positionH>
                  <wp:positionV relativeFrom="paragraph">
                    <wp:posOffset>76200</wp:posOffset>
                  </wp:positionV>
                  <wp:extent cx="4013835" cy="3328035"/>
                  <wp:effectExtent l="76200" t="76200" r="139065" b="139065"/>
                  <wp:wrapTight wrapText="bothSides">
                    <wp:wrapPolygon edited="0">
                      <wp:start x="-205" y="-495"/>
                      <wp:lineTo x="-410" y="-371"/>
                      <wp:lineTo x="-410" y="21884"/>
                      <wp:lineTo x="-205" y="22379"/>
                      <wp:lineTo x="22041" y="22379"/>
                      <wp:lineTo x="22246" y="21513"/>
                      <wp:lineTo x="22246" y="1607"/>
                      <wp:lineTo x="22041" y="-247"/>
                      <wp:lineTo x="22041" y="-495"/>
                      <wp:lineTo x="-205" y="-495"/>
                    </wp:wrapPolygon>
                  </wp:wrapTight>
                  <wp:docPr id="31" name="Picture 31" descr="A green sock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een sock on a white background&#10;&#10;Description automatically generated with medium confidence"/>
                          <pic:cNvPicPr/>
                        </pic:nvPicPr>
                        <pic:blipFill rotWithShape="1">
                          <a:blip r:embed="rId27" cstate="print">
                            <a:extLst>
                              <a:ext uri="{28A0092B-C50C-407E-A947-70E740481C1C}">
                                <a14:useLocalDpi xmlns:a14="http://schemas.microsoft.com/office/drawing/2010/main" val="0"/>
                              </a:ext>
                            </a:extLst>
                          </a:blip>
                          <a:srcRect t="6098" b="11087"/>
                          <a:stretch/>
                        </pic:blipFill>
                        <pic:spPr bwMode="auto">
                          <a:xfrm>
                            <a:off x="0" y="0"/>
                            <a:ext cx="4013835" cy="3328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2ECE" w:rsidRPr="007C7D47">
              <w:rPr>
                <w:rFonts w:ascii="Rockwell Nova Light" w:hAnsi="Rockwell Nova Light"/>
                <w:sz w:val="32"/>
                <w:szCs w:val="32"/>
              </w:rPr>
              <w:t>Fiddle-leaf fig</w:t>
            </w:r>
            <w:r w:rsidR="00F42ECE">
              <w:rPr>
                <w:rFonts w:ascii="Rockwell Nova Light" w:hAnsi="Rockwell Nova Light"/>
                <w:sz w:val="32"/>
                <w:szCs w:val="32"/>
              </w:rPr>
              <w:t xml:space="preserve"> plate</w:t>
            </w:r>
          </w:p>
          <w:p w14:paraId="4AB02C54" w14:textId="5941B37C" w:rsidR="00F42ECE" w:rsidRPr="00DD41EE" w:rsidRDefault="00F42ECE" w:rsidP="00F42ECE">
            <w:pPr>
              <w:tabs>
                <w:tab w:val="left" w:pos="910"/>
              </w:tabs>
              <w:rPr>
                <w:rFonts w:ascii="Rockwell Nova Light" w:hAnsi="Rockwell Nova Light"/>
                <w:sz w:val="22"/>
                <w:szCs w:val="22"/>
              </w:rPr>
            </w:pPr>
            <w:r w:rsidRPr="00DD41EE">
              <w:rPr>
                <w:rFonts w:ascii="Rockwell Nova Light" w:hAnsi="Rockwell Nova Light"/>
                <w:sz w:val="22"/>
                <w:szCs w:val="22"/>
              </w:rPr>
              <w:t>Large</w:t>
            </w:r>
          </w:p>
          <w:p w14:paraId="63A17CB0" w14:textId="391C3989" w:rsidR="00F42ECE" w:rsidRPr="00DD41EE" w:rsidRDefault="00F42ECE" w:rsidP="00F42ECE">
            <w:pPr>
              <w:tabs>
                <w:tab w:val="left" w:pos="910"/>
              </w:tabs>
              <w:rPr>
                <w:rFonts w:ascii="Rockwell Nova Light" w:hAnsi="Rockwell Nova Light"/>
                <w:sz w:val="18"/>
                <w:szCs w:val="18"/>
              </w:rPr>
            </w:pPr>
            <w:r w:rsidRPr="00DD41EE">
              <w:rPr>
                <w:rFonts w:ascii="Rockwell Nova Light" w:hAnsi="Rockwell Nova Light"/>
                <w:sz w:val="18"/>
                <w:szCs w:val="18"/>
              </w:rPr>
              <w:t>28 × 17 × 0.5 cm</w:t>
            </w:r>
          </w:p>
          <w:p w14:paraId="4539548A" w14:textId="4D767C44" w:rsidR="00F42ECE" w:rsidRPr="008F30B9" w:rsidRDefault="00F42ECE" w:rsidP="00F42ECE">
            <w:pPr>
              <w:tabs>
                <w:tab w:val="left" w:pos="910"/>
              </w:tabs>
              <w:rPr>
                <w:rFonts w:ascii="Rockwell Nova Light" w:hAnsi="Rockwell Nova Light"/>
                <w:sz w:val="20"/>
                <w:szCs w:val="20"/>
              </w:rPr>
            </w:pPr>
            <w:r w:rsidRPr="008F30B9">
              <w:rPr>
                <w:rFonts w:ascii="Rockwell Nova Light" w:hAnsi="Rockwell Nova Light"/>
                <w:sz w:val="20"/>
                <w:szCs w:val="20"/>
              </w:rPr>
              <w:t xml:space="preserve">-LE126- </w:t>
            </w:r>
          </w:p>
          <w:p w14:paraId="436CFB7D" w14:textId="5DB496CC" w:rsidR="00F42ECE" w:rsidRPr="008F30B9" w:rsidRDefault="00F42ECE" w:rsidP="00F42ECE">
            <w:pPr>
              <w:tabs>
                <w:tab w:val="left" w:pos="910"/>
              </w:tabs>
              <w:rPr>
                <w:rFonts w:ascii="Rockwell Nova Light" w:hAnsi="Rockwell Nova Light"/>
                <w:sz w:val="28"/>
                <w:szCs w:val="28"/>
              </w:rPr>
            </w:pPr>
            <w:r w:rsidRPr="008F30B9">
              <w:rPr>
                <w:rFonts w:ascii="Rockwell Nova Light" w:hAnsi="Rockwell Nova Light"/>
                <w:sz w:val="28"/>
                <w:szCs w:val="28"/>
              </w:rPr>
              <w:t>R240</w:t>
            </w:r>
          </w:p>
        </w:tc>
      </w:tr>
    </w:tbl>
    <w:p w14:paraId="30A2587E" w14:textId="2046877B" w:rsidR="0035625B" w:rsidRDefault="0035625B" w:rsidP="0035625B">
      <w:pPr>
        <w:tabs>
          <w:tab w:val="left" w:pos="910"/>
        </w:tabs>
      </w:pPr>
    </w:p>
    <w:tbl>
      <w:tblPr>
        <w:tblStyle w:val="TableGrid"/>
        <w:tblW w:w="0" w:type="auto"/>
        <w:tblLook w:val="04A0" w:firstRow="1" w:lastRow="0" w:firstColumn="1" w:lastColumn="0" w:noHBand="0" w:noVBand="1"/>
      </w:tblPr>
      <w:tblGrid>
        <w:gridCol w:w="11106"/>
      </w:tblGrid>
      <w:tr w:rsidR="00262B06" w14:paraId="067EC5B9" w14:textId="77777777" w:rsidTr="00DB22EB">
        <w:trPr>
          <w:trHeight w:val="3678"/>
        </w:trPr>
        <w:tc>
          <w:tcPr>
            <w:tcW w:w="11106" w:type="dxa"/>
            <w:tcBorders>
              <w:top w:val="nil"/>
              <w:left w:val="nil"/>
              <w:bottom w:val="nil"/>
              <w:right w:val="nil"/>
            </w:tcBorders>
          </w:tcPr>
          <w:p w14:paraId="241497C7" w14:textId="77777777" w:rsidR="001E288D" w:rsidRDefault="001E288D" w:rsidP="006312E8">
            <w:pPr>
              <w:tabs>
                <w:tab w:val="left" w:pos="910"/>
              </w:tabs>
              <w:jc w:val="center"/>
              <w:rPr>
                <w:rFonts w:ascii="Rockwell Nova Light" w:hAnsi="Rockwell Nova Light"/>
                <w:sz w:val="32"/>
                <w:szCs w:val="32"/>
              </w:rPr>
            </w:pPr>
          </w:p>
          <w:p w14:paraId="5861B93B" w14:textId="2D2342F0" w:rsidR="00262B06" w:rsidRPr="00DD41EE" w:rsidRDefault="001E288D" w:rsidP="006312E8">
            <w:pPr>
              <w:tabs>
                <w:tab w:val="left" w:pos="910"/>
              </w:tabs>
              <w:jc w:val="center"/>
              <w:rPr>
                <w:rFonts w:ascii="Rockwell Nova Light" w:hAnsi="Rockwell Nova Light"/>
                <w:sz w:val="32"/>
                <w:szCs w:val="32"/>
              </w:rPr>
            </w:pPr>
            <w:r w:rsidRPr="00DD41EE">
              <w:rPr>
                <w:rFonts w:ascii="Rockwell Nova Light" w:hAnsi="Rockwell Nova Light"/>
                <w:noProof/>
                <w:sz w:val="32"/>
                <w:szCs w:val="32"/>
              </w:rPr>
              <w:drawing>
                <wp:anchor distT="0" distB="0" distL="114300" distR="114300" simplePos="0" relativeHeight="251822080" behindDoc="1" locked="0" layoutInCell="1" allowOverlap="1" wp14:anchorId="491DB6EE" wp14:editId="0BE71AD4">
                  <wp:simplePos x="0" y="0"/>
                  <wp:positionH relativeFrom="column">
                    <wp:posOffset>59163</wp:posOffset>
                  </wp:positionH>
                  <wp:positionV relativeFrom="paragraph">
                    <wp:posOffset>161925</wp:posOffset>
                  </wp:positionV>
                  <wp:extent cx="2706370" cy="2194560"/>
                  <wp:effectExtent l="76200" t="76200" r="132080" b="129540"/>
                  <wp:wrapTight wrapText="bothSides">
                    <wp:wrapPolygon edited="0">
                      <wp:start x="-304" y="-750"/>
                      <wp:lineTo x="-608" y="-563"/>
                      <wp:lineTo x="-608" y="21938"/>
                      <wp:lineTo x="-304" y="22688"/>
                      <wp:lineTo x="22198" y="22688"/>
                      <wp:lineTo x="22502" y="20625"/>
                      <wp:lineTo x="22502" y="2438"/>
                      <wp:lineTo x="22198" y="-375"/>
                      <wp:lineTo x="22198" y="-750"/>
                      <wp:lineTo x="-304" y="-750"/>
                    </wp:wrapPolygon>
                  </wp:wrapTight>
                  <wp:docPr id="34" name="Picture 34" descr="A picture containing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black&#10;&#10;Description automatically generated"/>
                          <pic:cNvPicPr/>
                        </pic:nvPicPr>
                        <pic:blipFill rotWithShape="1">
                          <a:blip r:embed="rId28" cstate="print">
                            <a:extLst>
                              <a:ext uri="{28A0092B-C50C-407E-A947-70E740481C1C}">
                                <a14:useLocalDpi xmlns:a14="http://schemas.microsoft.com/office/drawing/2010/main" val="0"/>
                              </a:ext>
                            </a:extLst>
                          </a:blip>
                          <a:srcRect t="5882" b="13316"/>
                          <a:stretch/>
                        </pic:blipFill>
                        <pic:spPr bwMode="auto">
                          <a:xfrm>
                            <a:off x="0" y="0"/>
                            <a:ext cx="2706370" cy="2194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D41EE">
              <w:rPr>
                <w:rFonts w:ascii="Rockwell Nova Light" w:hAnsi="Rockwell Nova Light"/>
                <w:noProof/>
                <w:sz w:val="32"/>
                <w:szCs w:val="32"/>
              </w:rPr>
              <w:drawing>
                <wp:anchor distT="0" distB="0" distL="114300" distR="114300" simplePos="0" relativeHeight="251821056" behindDoc="1" locked="0" layoutInCell="1" allowOverlap="1" wp14:anchorId="7C658284" wp14:editId="3CCBAEDB">
                  <wp:simplePos x="0" y="0"/>
                  <wp:positionH relativeFrom="column">
                    <wp:posOffset>4107180</wp:posOffset>
                  </wp:positionH>
                  <wp:positionV relativeFrom="paragraph">
                    <wp:posOffset>162224</wp:posOffset>
                  </wp:positionV>
                  <wp:extent cx="2706370" cy="2166620"/>
                  <wp:effectExtent l="76200" t="76200" r="132080" b="138430"/>
                  <wp:wrapTight wrapText="bothSides">
                    <wp:wrapPolygon edited="0">
                      <wp:start x="-304" y="-760"/>
                      <wp:lineTo x="-608" y="-570"/>
                      <wp:lineTo x="-608" y="22030"/>
                      <wp:lineTo x="-304" y="22790"/>
                      <wp:lineTo x="22198" y="22790"/>
                      <wp:lineTo x="22502" y="20891"/>
                      <wp:lineTo x="22502" y="2469"/>
                      <wp:lineTo x="22198" y="-380"/>
                      <wp:lineTo x="22198" y="-760"/>
                      <wp:lineTo x="-304" y="-760"/>
                    </wp:wrapPolygon>
                  </wp:wrapTight>
                  <wp:docPr id="33" name="Picture 33" descr="A group of coi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oup of coins&#10;&#10;Description automatically generated with low confidence"/>
                          <pic:cNvPicPr/>
                        </pic:nvPicPr>
                        <pic:blipFill rotWithShape="1">
                          <a:blip r:embed="rId29" cstate="print">
                            <a:extLst>
                              <a:ext uri="{28A0092B-C50C-407E-A947-70E740481C1C}">
                                <a14:useLocalDpi xmlns:a14="http://schemas.microsoft.com/office/drawing/2010/main" val="0"/>
                              </a:ext>
                            </a:extLst>
                          </a:blip>
                          <a:srcRect t="9874" b="10476"/>
                          <a:stretch/>
                        </pic:blipFill>
                        <pic:spPr bwMode="auto">
                          <a:xfrm>
                            <a:off x="0" y="0"/>
                            <a:ext cx="2706370" cy="2166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7E7F" w:rsidRPr="00DD41EE">
              <w:rPr>
                <w:rFonts w:ascii="Rockwell Nova Light" w:hAnsi="Rockwell Nova Light"/>
                <w:sz w:val="32"/>
                <w:szCs w:val="32"/>
              </w:rPr>
              <w:t xml:space="preserve">Monstera deliciosa </w:t>
            </w:r>
            <w:r w:rsidR="00F46758" w:rsidRPr="00DD41EE">
              <w:rPr>
                <w:rFonts w:ascii="Rockwell Nova Light" w:hAnsi="Rockwell Nova Light"/>
                <w:sz w:val="32"/>
                <w:szCs w:val="32"/>
              </w:rPr>
              <w:t>trinket tray</w:t>
            </w:r>
          </w:p>
          <w:p w14:paraId="5870197E" w14:textId="267F4632" w:rsidR="007A1F93" w:rsidRPr="000B078C" w:rsidRDefault="007A1F93" w:rsidP="006312E8">
            <w:pPr>
              <w:tabs>
                <w:tab w:val="left" w:pos="910"/>
              </w:tabs>
              <w:jc w:val="center"/>
              <w:rPr>
                <w:rFonts w:ascii="Rockwell Nova Light" w:hAnsi="Rockwell Nova Light"/>
                <w:sz w:val="22"/>
                <w:szCs w:val="22"/>
              </w:rPr>
            </w:pPr>
            <w:r w:rsidRPr="000B078C">
              <w:rPr>
                <w:rFonts w:ascii="Rockwell Nova Light" w:hAnsi="Rockwell Nova Light"/>
                <w:sz w:val="22"/>
                <w:szCs w:val="22"/>
              </w:rPr>
              <w:t>Small</w:t>
            </w:r>
          </w:p>
          <w:p w14:paraId="023453E2" w14:textId="06D95035" w:rsidR="00B23E86" w:rsidRPr="001D385E" w:rsidRDefault="00B23E86" w:rsidP="006312E8">
            <w:pPr>
              <w:tabs>
                <w:tab w:val="left" w:pos="910"/>
              </w:tabs>
              <w:jc w:val="center"/>
              <w:rPr>
                <w:rFonts w:ascii="Rockwell Nova Light" w:hAnsi="Rockwell Nova Light"/>
                <w:sz w:val="18"/>
                <w:szCs w:val="18"/>
              </w:rPr>
            </w:pPr>
            <w:r w:rsidRPr="001D385E">
              <w:rPr>
                <w:rFonts w:ascii="Rockwell Nova Light" w:hAnsi="Rockwell Nova Light"/>
                <w:sz w:val="18"/>
                <w:szCs w:val="18"/>
              </w:rPr>
              <w:t>10 × 9 × 0.5 cm</w:t>
            </w:r>
          </w:p>
          <w:p w14:paraId="0365B3DC" w14:textId="6292DCEA" w:rsidR="00B23E86" w:rsidRPr="008F30B9" w:rsidRDefault="00D32E02" w:rsidP="006312E8">
            <w:pPr>
              <w:tabs>
                <w:tab w:val="left" w:pos="910"/>
              </w:tabs>
              <w:jc w:val="center"/>
              <w:rPr>
                <w:rFonts w:ascii="Rockwell Nova Light" w:hAnsi="Rockwell Nova Light"/>
                <w:sz w:val="20"/>
                <w:szCs w:val="20"/>
              </w:rPr>
            </w:pPr>
            <w:r w:rsidRPr="008F30B9">
              <w:rPr>
                <w:rFonts w:ascii="Rockwell Nova Light" w:hAnsi="Rockwell Nova Light"/>
                <w:sz w:val="20"/>
                <w:szCs w:val="20"/>
              </w:rPr>
              <w:t>-</w:t>
            </w:r>
            <w:r w:rsidR="00B23E86" w:rsidRPr="008F30B9">
              <w:rPr>
                <w:rFonts w:ascii="Rockwell Nova Light" w:hAnsi="Rockwell Nova Light"/>
                <w:sz w:val="20"/>
                <w:szCs w:val="20"/>
              </w:rPr>
              <w:t>LE</w:t>
            </w:r>
            <w:r w:rsidR="00C83570" w:rsidRPr="008F30B9">
              <w:rPr>
                <w:rFonts w:ascii="Rockwell Nova Light" w:hAnsi="Rockwell Nova Light"/>
                <w:sz w:val="20"/>
                <w:szCs w:val="20"/>
              </w:rPr>
              <w:t>127</w:t>
            </w:r>
            <w:r w:rsidRPr="008F30B9">
              <w:rPr>
                <w:rFonts w:ascii="Rockwell Nova Light" w:hAnsi="Rockwell Nova Light"/>
                <w:sz w:val="20"/>
                <w:szCs w:val="20"/>
              </w:rPr>
              <w:t>-</w:t>
            </w:r>
          </w:p>
          <w:p w14:paraId="75DE7D2F" w14:textId="4746829D" w:rsidR="00C83570" w:rsidRPr="00DD41EE" w:rsidRDefault="00C83570" w:rsidP="006312E8">
            <w:pPr>
              <w:tabs>
                <w:tab w:val="left" w:pos="910"/>
              </w:tabs>
              <w:jc w:val="center"/>
              <w:rPr>
                <w:rFonts w:ascii="Rockwell Nova Light" w:hAnsi="Rockwell Nova Light"/>
                <w:sz w:val="28"/>
                <w:szCs w:val="28"/>
              </w:rPr>
            </w:pPr>
            <w:r w:rsidRPr="00DD41EE">
              <w:rPr>
                <w:rFonts w:ascii="Rockwell Nova Light" w:hAnsi="Rockwell Nova Light"/>
                <w:sz w:val="28"/>
                <w:szCs w:val="28"/>
              </w:rPr>
              <w:t>R</w:t>
            </w:r>
            <w:r w:rsidR="008D15DA" w:rsidRPr="00DD41EE">
              <w:rPr>
                <w:rFonts w:ascii="Rockwell Nova Light" w:hAnsi="Rockwell Nova Light"/>
                <w:sz w:val="28"/>
                <w:szCs w:val="28"/>
              </w:rPr>
              <w:t>1</w:t>
            </w:r>
            <w:r w:rsidR="00EE3CE5" w:rsidRPr="00DD41EE">
              <w:rPr>
                <w:rFonts w:ascii="Rockwell Nova Light" w:hAnsi="Rockwell Nova Light"/>
                <w:sz w:val="28"/>
                <w:szCs w:val="28"/>
              </w:rPr>
              <w:t>40</w:t>
            </w:r>
          </w:p>
          <w:p w14:paraId="571973DD" w14:textId="25B54580" w:rsidR="006B04F8" w:rsidRPr="000B078C" w:rsidRDefault="006B04F8" w:rsidP="006312E8">
            <w:pPr>
              <w:tabs>
                <w:tab w:val="left" w:pos="910"/>
              </w:tabs>
              <w:jc w:val="center"/>
              <w:rPr>
                <w:sz w:val="23"/>
                <w:szCs w:val="23"/>
              </w:rPr>
            </w:pPr>
            <w:r w:rsidRPr="000B078C">
              <w:rPr>
                <w:rFonts w:ascii="Rockwell Nova Light" w:hAnsi="Rockwell Nova Light"/>
                <w:sz w:val="23"/>
                <w:szCs w:val="23"/>
              </w:rPr>
              <w:t>Available in black</w:t>
            </w:r>
            <w:r w:rsidR="00267F7C" w:rsidRPr="000B078C">
              <w:rPr>
                <w:rFonts w:ascii="Rockwell Nova Light" w:hAnsi="Rockwell Nova Light"/>
                <w:sz w:val="23"/>
                <w:szCs w:val="23"/>
              </w:rPr>
              <w:t>/</w:t>
            </w:r>
            <w:r w:rsidRPr="000B078C">
              <w:rPr>
                <w:rFonts w:ascii="Rockwell Nova Light" w:hAnsi="Rockwell Nova Light"/>
                <w:sz w:val="23"/>
                <w:szCs w:val="23"/>
              </w:rPr>
              <w:t xml:space="preserve"> green</w:t>
            </w:r>
          </w:p>
        </w:tc>
      </w:tr>
    </w:tbl>
    <w:p w14:paraId="305853B1" w14:textId="27C9A010" w:rsidR="00BE5EB4" w:rsidRDefault="00BE5EB4" w:rsidP="0035625B">
      <w:pPr>
        <w:tabs>
          <w:tab w:val="left" w:pos="910"/>
        </w:tabs>
      </w:pPr>
    </w:p>
    <w:tbl>
      <w:tblPr>
        <w:tblStyle w:val="TableGrid"/>
        <w:tblpPr w:leftFromText="180" w:rightFromText="180" w:vertAnchor="text" w:horzAnchor="margin" w:tblpY="4157"/>
        <w:tblW w:w="11334" w:type="dxa"/>
        <w:tblLook w:val="04A0" w:firstRow="1" w:lastRow="0" w:firstColumn="1" w:lastColumn="0" w:noHBand="0" w:noVBand="1"/>
      </w:tblPr>
      <w:tblGrid>
        <w:gridCol w:w="11334"/>
      </w:tblGrid>
      <w:tr w:rsidR="00120374" w14:paraId="766CC8C2" w14:textId="77777777" w:rsidTr="00120374">
        <w:trPr>
          <w:trHeight w:val="9975"/>
        </w:trPr>
        <w:tc>
          <w:tcPr>
            <w:tcW w:w="11334" w:type="dxa"/>
            <w:tcBorders>
              <w:top w:val="nil"/>
              <w:left w:val="nil"/>
              <w:bottom w:val="nil"/>
              <w:right w:val="nil"/>
            </w:tcBorders>
          </w:tcPr>
          <w:p w14:paraId="33D15F83" w14:textId="62612C79" w:rsidR="00120374" w:rsidRDefault="00120374" w:rsidP="00120374">
            <w:r>
              <w:rPr>
                <w:noProof/>
              </w:rPr>
              <w:drawing>
                <wp:anchor distT="0" distB="0" distL="114300" distR="114300" simplePos="0" relativeHeight="251826176" behindDoc="1" locked="0" layoutInCell="1" allowOverlap="1" wp14:anchorId="7F0207D6" wp14:editId="0EBD7693">
                  <wp:simplePos x="0" y="0"/>
                  <wp:positionH relativeFrom="column">
                    <wp:posOffset>51435</wp:posOffset>
                  </wp:positionH>
                  <wp:positionV relativeFrom="paragraph">
                    <wp:posOffset>92075</wp:posOffset>
                  </wp:positionV>
                  <wp:extent cx="3279775" cy="2468245"/>
                  <wp:effectExtent l="76200" t="76200" r="130175" b="141605"/>
                  <wp:wrapTight wrapText="bothSides">
                    <wp:wrapPolygon edited="0">
                      <wp:start x="-251" y="-667"/>
                      <wp:lineTo x="-502" y="-500"/>
                      <wp:lineTo x="-502" y="22006"/>
                      <wp:lineTo x="-251" y="22672"/>
                      <wp:lineTo x="22081" y="22672"/>
                      <wp:lineTo x="22332" y="21005"/>
                      <wp:lineTo x="22332" y="2167"/>
                      <wp:lineTo x="22081" y="-333"/>
                      <wp:lineTo x="22081" y="-667"/>
                      <wp:lineTo x="-251" y="-667"/>
                    </wp:wrapPolygon>
                  </wp:wrapTight>
                  <wp:docPr id="38" name="Picture 38" descr="A black and white game controll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black and white game controller&#10;&#10;Description automatically generated with low confidence"/>
                          <pic:cNvPicPr/>
                        </pic:nvPicPr>
                        <pic:blipFill rotWithShape="1">
                          <a:blip r:embed="rId30" cstate="print">
                            <a:extLst>
                              <a:ext uri="{28A0092B-C50C-407E-A947-70E740481C1C}">
                                <a14:useLocalDpi xmlns:a14="http://schemas.microsoft.com/office/drawing/2010/main" val="0"/>
                              </a:ext>
                            </a:extLst>
                          </a:blip>
                          <a:srcRect t="7835" b="11191"/>
                          <a:stretch/>
                        </pic:blipFill>
                        <pic:spPr bwMode="auto">
                          <a:xfrm>
                            <a:off x="0" y="0"/>
                            <a:ext cx="3279775" cy="2468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49F298" w14:textId="77777777" w:rsidR="00120374" w:rsidRDefault="00120374" w:rsidP="00120374">
            <w:pPr>
              <w:jc w:val="center"/>
            </w:pPr>
          </w:p>
          <w:p w14:paraId="69EC6810" w14:textId="77777777" w:rsidR="00120374" w:rsidRPr="00DC2BDB" w:rsidRDefault="00120374" w:rsidP="00120374">
            <w:pPr>
              <w:jc w:val="center"/>
              <w:rPr>
                <w:sz w:val="32"/>
                <w:szCs w:val="32"/>
              </w:rPr>
            </w:pPr>
          </w:p>
          <w:p w14:paraId="2D612C85" w14:textId="77777777" w:rsidR="00120374" w:rsidRPr="0081280C" w:rsidRDefault="00120374" w:rsidP="00120374">
            <w:pPr>
              <w:tabs>
                <w:tab w:val="left" w:pos="1440"/>
              </w:tabs>
              <w:jc w:val="center"/>
              <w:rPr>
                <w:rFonts w:ascii="Rockwell Nova Light" w:hAnsi="Rockwell Nova Light"/>
                <w:sz w:val="32"/>
                <w:szCs w:val="32"/>
              </w:rPr>
            </w:pPr>
            <w:r w:rsidRPr="0081280C">
              <w:rPr>
                <w:rFonts w:ascii="Rockwell Nova Light" w:hAnsi="Rockwell Nova Light"/>
                <w:sz w:val="32"/>
                <w:szCs w:val="32"/>
              </w:rPr>
              <w:t>Monstera deliciosa platter</w:t>
            </w:r>
          </w:p>
          <w:p w14:paraId="03F5BAB8" w14:textId="77777777" w:rsidR="00120374" w:rsidRPr="0081280C" w:rsidRDefault="00120374" w:rsidP="00120374">
            <w:pPr>
              <w:tabs>
                <w:tab w:val="left" w:pos="1440"/>
              </w:tabs>
              <w:jc w:val="center"/>
              <w:rPr>
                <w:rFonts w:ascii="Rockwell Nova Light" w:hAnsi="Rockwell Nova Light"/>
                <w:sz w:val="22"/>
                <w:szCs w:val="22"/>
              </w:rPr>
            </w:pPr>
            <w:r w:rsidRPr="0081280C">
              <w:rPr>
                <w:rFonts w:ascii="Rockwell Nova Light" w:hAnsi="Rockwell Nova Light"/>
                <w:sz w:val="22"/>
                <w:szCs w:val="22"/>
              </w:rPr>
              <w:t>Large</w:t>
            </w:r>
          </w:p>
          <w:p w14:paraId="0508D481" w14:textId="77777777" w:rsidR="00120374" w:rsidRPr="0081280C" w:rsidRDefault="00120374" w:rsidP="00120374">
            <w:pPr>
              <w:tabs>
                <w:tab w:val="left" w:pos="1440"/>
              </w:tabs>
              <w:jc w:val="center"/>
              <w:rPr>
                <w:rFonts w:ascii="Rockwell Nova Light" w:hAnsi="Rockwell Nova Light"/>
                <w:color w:val="686868"/>
                <w:sz w:val="18"/>
                <w:szCs w:val="18"/>
                <w:shd w:val="clear" w:color="auto" w:fill="FFFFFF"/>
              </w:rPr>
            </w:pPr>
            <w:r w:rsidRPr="0081280C">
              <w:rPr>
                <w:rFonts w:ascii="Rockwell Nova Light" w:hAnsi="Rockwell Nova Light"/>
                <w:color w:val="686868"/>
                <w:sz w:val="18"/>
                <w:szCs w:val="18"/>
                <w:shd w:val="clear" w:color="auto" w:fill="FFFFFF"/>
              </w:rPr>
              <w:t>28 × 25 × 0.5 cm</w:t>
            </w:r>
          </w:p>
          <w:p w14:paraId="3ECCFA0F" w14:textId="77777777" w:rsidR="00120374" w:rsidRPr="0081280C" w:rsidRDefault="00120374" w:rsidP="00120374">
            <w:pPr>
              <w:tabs>
                <w:tab w:val="left" w:pos="1440"/>
              </w:tabs>
              <w:jc w:val="center"/>
              <w:rPr>
                <w:rFonts w:ascii="Rockwell Nova Light" w:hAnsi="Rockwell Nova Light"/>
                <w:color w:val="686868"/>
                <w:sz w:val="20"/>
                <w:szCs w:val="20"/>
                <w:shd w:val="clear" w:color="auto" w:fill="FFFFFF"/>
              </w:rPr>
            </w:pPr>
            <w:r w:rsidRPr="0081280C">
              <w:rPr>
                <w:rFonts w:ascii="Rockwell Nova Light" w:hAnsi="Rockwell Nova Light"/>
                <w:color w:val="686868"/>
                <w:sz w:val="20"/>
                <w:szCs w:val="20"/>
                <w:shd w:val="clear" w:color="auto" w:fill="FFFFFF"/>
              </w:rPr>
              <w:t>-LE129-</w:t>
            </w:r>
          </w:p>
          <w:p w14:paraId="58A1D6D5" w14:textId="77777777" w:rsidR="00120374" w:rsidRPr="0081280C" w:rsidRDefault="00120374" w:rsidP="00120374">
            <w:pPr>
              <w:tabs>
                <w:tab w:val="left" w:pos="1440"/>
              </w:tabs>
              <w:jc w:val="center"/>
              <w:rPr>
                <w:rFonts w:ascii="Rockwell Nova Light" w:hAnsi="Rockwell Nova Light"/>
                <w:color w:val="686868"/>
                <w:sz w:val="28"/>
                <w:szCs w:val="28"/>
                <w:shd w:val="clear" w:color="auto" w:fill="FFFFFF"/>
              </w:rPr>
            </w:pPr>
            <w:r w:rsidRPr="0081280C">
              <w:rPr>
                <w:rFonts w:ascii="Rockwell Nova Light" w:hAnsi="Rockwell Nova Light"/>
                <w:color w:val="686868"/>
                <w:sz w:val="28"/>
                <w:szCs w:val="28"/>
                <w:shd w:val="clear" w:color="auto" w:fill="FFFFFF"/>
              </w:rPr>
              <w:t>R290</w:t>
            </w:r>
          </w:p>
          <w:p w14:paraId="53BB8ADC" w14:textId="77777777" w:rsidR="00120374" w:rsidRPr="004222BD" w:rsidRDefault="00120374" w:rsidP="00120374">
            <w:pPr>
              <w:tabs>
                <w:tab w:val="left" w:pos="1440"/>
              </w:tabs>
              <w:jc w:val="center"/>
              <w:rPr>
                <w:rFonts w:ascii="Rockwell Nova Light" w:hAnsi="Rockwell Nova Light"/>
                <w:noProof/>
                <w:sz w:val="23"/>
                <w:szCs w:val="23"/>
              </w:rPr>
            </w:pPr>
            <w:r w:rsidRPr="004222BD">
              <w:rPr>
                <w:rFonts w:ascii="Rockwell Nova Light" w:hAnsi="Rockwell Nova Light"/>
                <w:noProof/>
                <w:sz w:val="23"/>
                <w:szCs w:val="23"/>
              </w:rPr>
              <w:t>Available in black/green</w:t>
            </w:r>
          </w:p>
          <w:p w14:paraId="5CCAFFD3" w14:textId="77777777" w:rsidR="00120374" w:rsidRPr="00D87D3C" w:rsidRDefault="00120374" w:rsidP="00120374"/>
          <w:p w14:paraId="72C51CB0" w14:textId="77777777" w:rsidR="00120374" w:rsidRPr="00D87D3C" w:rsidRDefault="00120374" w:rsidP="00120374"/>
          <w:p w14:paraId="0EEA8061" w14:textId="77777777" w:rsidR="00120374" w:rsidRDefault="00120374" w:rsidP="00120374">
            <w:pPr>
              <w:rPr>
                <w:noProof/>
              </w:rPr>
            </w:pPr>
          </w:p>
          <w:p w14:paraId="554BC734" w14:textId="77777777" w:rsidR="00120374" w:rsidRDefault="00120374" w:rsidP="00120374">
            <w:pPr>
              <w:rPr>
                <w:noProof/>
              </w:rPr>
            </w:pPr>
          </w:p>
          <w:p w14:paraId="5725F80C" w14:textId="216D5455" w:rsidR="00120374" w:rsidRDefault="00CC6866" w:rsidP="00120374">
            <w:pPr>
              <w:rPr>
                <w:noProof/>
              </w:rPr>
            </w:pPr>
            <w:r>
              <w:rPr>
                <w:noProof/>
              </w:rPr>
              <w:drawing>
                <wp:anchor distT="0" distB="0" distL="114300" distR="114300" simplePos="0" relativeHeight="251851776" behindDoc="0" locked="0" layoutInCell="1" allowOverlap="1" wp14:anchorId="465EA553" wp14:editId="5B5A749B">
                  <wp:simplePos x="0" y="0"/>
                  <wp:positionH relativeFrom="column">
                    <wp:posOffset>3383915</wp:posOffset>
                  </wp:positionH>
                  <wp:positionV relativeFrom="paragraph">
                    <wp:posOffset>151099</wp:posOffset>
                  </wp:positionV>
                  <wp:extent cx="3401060" cy="3154680"/>
                  <wp:effectExtent l="76200" t="76200" r="142240" b="140970"/>
                  <wp:wrapNone/>
                  <wp:docPr id="46" name="Picture 46" descr="A black video game controll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black video game controller&#10;&#10;Description automatically generated with medium confidence"/>
                          <pic:cNvPicPr/>
                        </pic:nvPicPr>
                        <pic:blipFill rotWithShape="1">
                          <a:blip r:embed="rId31" cstate="print">
                            <a:extLst>
                              <a:ext uri="{28A0092B-C50C-407E-A947-70E740481C1C}">
                                <a14:useLocalDpi xmlns:a14="http://schemas.microsoft.com/office/drawing/2010/main" val="0"/>
                              </a:ext>
                            </a:extLst>
                          </a:blip>
                          <a:srcRect t="3259" b="3990"/>
                          <a:stretch/>
                        </pic:blipFill>
                        <pic:spPr bwMode="auto">
                          <a:xfrm>
                            <a:off x="0" y="0"/>
                            <a:ext cx="3401060" cy="3154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A9BC40" w14:textId="768D2FBD" w:rsidR="00120374" w:rsidRDefault="00120374" w:rsidP="00120374">
            <w:pPr>
              <w:rPr>
                <w:noProof/>
              </w:rPr>
            </w:pPr>
            <w:r>
              <w:rPr>
                <w:noProof/>
              </w:rPr>
              <w:drawing>
                <wp:anchor distT="0" distB="0" distL="114300" distR="114300" simplePos="0" relativeHeight="251827200" behindDoc="0" locked="0" layoutInCell="1" allowOverlap="1" wp14:anchorId="7A74F0B1" wp14:editId="4CFD59CB">
                  <wp:simplePos x="0" y="0"/>
                  <wp:positionH relativeFrom="column">
                    <wp:posOffset>144565</wp:posOffset>
                  </wp:positionH>
                  <wp:positionV relativeFrom="paragraph">
                    <wp:posOffset>58420</wp:posOffset>
                  </wp:positionV>
                  <wp:extent cx="3090545" cy="2980690"/>
                  <wp:effectExtent l="152400" t="152400" r="224155" b="21971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90545" cy="298069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8A7BF90" w14:textId="52796426" w:rsidR="00120374" w:rsidRPr="00D87D3C" w:rsidRDefault="00120374" w:rsidP="00120374">
            <w:pPr>
              <w:tabs>
                <w:tab w:val="left" w:pos="1234"/>
              </w:tabs>
            </w:pPr>
            <w:r>
              <w:tab/>
            </w:r>
          </w:p>
        </w:tc>
      </w:tr>
    </w:tbl>
    <w:p w14:paraId="49BA6896" w14:textId="2FA18467" w:rsidR="00543469" w:rsidRDefault="00543469" w:rsidP="005F2B08">
      <w:pPr>
        <w:tabs>
          <w:tab w:val="left" w:pos="910"/>
        </w:tabs>
        <w:jc w:val="center"/>
      </w:pPr>
    </w:p>
    <w:tbl>
      <w:tblPr>
        <w:tblStyle w:val="TableGrid"/>
        <w:tblpPr w:leftFromText="180" w:rightFromText="180" w:horzAnchor="margin" w:tblpY="509"/>
        <w:tblW w:w="0" w:type="auto"/>
        <w:tblLook w:val="04A0" w:firstRow="1" w:lastRow="0" w:firstColumn="1" w:lastColumn="0" w:noHBand="0" w:noVBand="1"/>
      </w:tblPr>
      <w:tblGrid>
        <w:gridCol w:w="11106"/>
      </w:tblGrid>
      <w:tr w:rsidR="00E42F5C" w14:paraId="7BFFC9BD" w14:textId="77777777" w:rsidTr="00F23709">
        <w:trPr>
          <w:trHeight w:val="4020"/>
        </w:trPr>
        <w:tc>
          <w:tcPr>
            <w:tcW w:w="11106" w:type="dxa"/>
            <w:tcBorders>
              <w:top w:val="nil"/>
              <w:left w:val="nil"/>
              <w:bottom w:val="nil"/>
              <w:right w:val="nil"/>
            </w:tcBorders>
          </w:tcPr>
          <w:p w14:paraId="2B2EED69" w14:textId="5F34C270" w:rsidR="00E42F5C" w:rsidRPr="00DD41EE" w:rsidRDefault="00F23709" w:rsidP="00F23709">
            <w:pPr>
              <w:tabs>
                <w:tab w:val="left" w:pos="910"/>
              </w:tabs>
              <w:jc w:val="center"/>
              <w:rPr>
                <w:rFonts w:ascii="Rockwell Nova Light" w:hAnsi="Rockwell Nova Light"/>
                <w:sz w:val="32"/>
                <w:szCs w:val="32"/>
              </w:rPr>
            </w:pPr>
            <w:r w:rsidRPr="00DD41EE">
              <w:rPr>
                <w:noProof/>
                <w:sz w:val="32"/>
                <w:szCs w:val="32"/>
              </w:rPr>
              <w:drawing>
                <wp:anchor distT="0" distB="0" distL="114300" distR="114300" simplePos="0" relativeHeight="251823104" behindDoc="1" locked="0" layoutInCell="1" allowOverlap="1" wp14:anchorId="7C1A6123" wp14:editId="6BB8D2A3">
                  <wp:simplePos x="0" y="0"/>
                  <wp:positionH relativeFrom="column">
                    <wp:posOffset>74893</wp:posOffset>
                  </wp:positionH>
                  <wp:positionV relativeFrom="paragraph">
                    <wp:posOffset>84455</wp:posOffset>
                  </wp:positionV>
                  <wp:extent cx="2724785" cy="2093595"/>
                  <wp:effectExtent l="76200" t="76200" r="132715" b="135255"/>
                  <wp:wrapTight wrapText="bothSides">
                    <wp:wrapPolygon edited="0">
                      <wp:start x="-302" y="-786"/>
                      <wp:lineTo x="-604" y="-590"/>
                      <wp:lineTo x="-604" y="22013"/>
                      <wp:lineTo x="-302" y="22799"/>
                      <wp:lineTo x="22199" y="22799"/>
                      <wp:lineTo x="22501" y="21620"/>
                      <wp:lineTo x="22501" y="2555"/>
                      <wp:lineTo x="22199" y="-393"/>
                      <wp:lineTo x="22199" y="-786"/>
                      <wp:lineTo x="-302" y="-786"/>
                    </wp:wrapPolygon>
                  </wp:wrapTight>
                  <wp:docPr id="35" name="Picture 35" descr="A picture containing ax,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ax, wheel&#10;&#10;Description automatically generated"/>
                          <pic:cNvPicPr/>
                        </pic:nvPicPr>
                        <pic:blipFill rotWithShape="1">
                          <a:blip r:embed="rId33" cstate="print">
                            <a:extLst>
                              <a:ext uri="{28A0092B-C50C-407E-A947-70E740481C1C}">
                                <a14:useLocalDpi xmlns:a14="http://schemas.microsoft.com/office/drawing/2010/main" val="0"/>
                              </a:ext>
                            </a:extLst>
                          </a:blip>
                          <a:srcRect t="9704" b="13791"/>
                          <a:stretch/>
                        </pic:blipFill>
                        <pic:spPr bwMode="auto">
                          <a:xfrm>
                            <a:off x="0" y="0"/>
                            <a:ext cx="2724785" cy="2093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6214" w:rsidRPr="00DD41EE">
              <w:rPr>
                <w:noProof/>
                <w:sz w:val="32"/>
                <w:szCs w:val="32"/>
              </w:rPr>
              <w:drawing>
                <wp:anchor distT="0" distB="0" distL="114300" distR="114300" simplePos="0" relativeHeight="251824128" behindDoc="1" locked="0" layoutInCell="1" allowOverlap="1" wp14:anchorId="2A564087" wp14:editId="061432A2">
                  <wp:simplePos x="0" y="0"/>
                  <wp:positionH relativeFrom="column">
                    <wp:posOffset>4120515</wp:posOffset>
                  </wp:positionH>
                  <wp:positionV relativeFrom="paragraph">
                    <wp:posOffset>92075</wp:posOffset>
                  </wp:positionV>
                  <wp:extent cx="2724150" cy="2111375"/>
                  <wp:effectExtent l="76200" t="76200" r="133350" b="136525"/>
                  <wp:wrapTight wrapText="bothSides">
                    <wp:wrapPolygon edited="0">
                      <wp:start x="-302" y="-780"/>
                      <wp:lineTo x="-604" y="-585"/>
                      <wp:lineTo x="-604" y="22022"/>
                      <wp:lineTo x="-302" y="22802"/>
                      <wp:lineTo x="22204" y="22802"/>
                      <wp:lineTo x="22506" y="21438"/>
                      <wp:lineTo x="22506" y="2534"/>
                      <wp:lineTo x="22204" y="-390"/>
                      <wp:lineTo x="22204" y="-780"/>
                      <wp:lineTo x="-302" y="-78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rotWithShape="1">
                          <a:blip r:embed="rId34" cstate="print">
                            <a:extLst>
                              <a:ext uri="{28A0092B-C50C-407E-A947-70E740481C1C}">
                                <a14:useLocalDpi xmlns:a14="http://schemas.microsoft.com/office/drawing/2010/main" val="0"/>
                              </a:ext>
                            </a:extLst>
                          </a:blip>
                          <a:srcRect t="8349" b="13761"/>
                          <a:stretch/>
                        </pic:blipFill>
                        <pic:spPr bwMode="auto">
                          <a:xfrm>
                            <a:off x="0" y="0"/>
                            <a:ext cx="2724150" cy="21113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7BEF" w:rsidRPr="00DD41EE">
              <w:rPr>
                <w:rFonts w:ascii="Rockwell Nova Light" w:hAnsi="Rockwell Nova Light"/>
                <w:sz w:val="32"/>
                <w:szCs w:val="32"/>
              </w:rPr>
              <w:t>Monstera deliciosa plate</w:t>
            </w:r>
          </w:p>
          <w:p w14:paraId="7EA783A8" w14:textId="4AC8039D" w:rsidR="005307F5" w:rsidRPr="00DD41EE" w:rsidRDefault="005307F5" w:rsidP="00F23709">
            <w:pPr>
              <w:tabs>
                <w:tab w:val="left" w:pos="910"/>
              </w:tabs>
              <w:jc w:val="center"/>
              <w:rPr>
                <w:rFonts w:ascii="Rockwell Nova Light" w:hAnsi="Rockwell Nova Light"/>
                <w:sz w:val="22"/>
                <w:szCs w:val="22"/>
              </w:rPr>
            </w:pPr>
            <w:r w:rsidRPr="00DD41EE">
              <w:rPr>
                <w:rFonts w:ascii="Rockwell Nova Light" w:hAnsi="Rockwell Nova Light"/>
                <w:sz w:val="22"/>
                <w:szCs w:val="22"/>
              </w:rPr>
              <w:t>Medium</w:t>
            </w:r>
          </w:p>
          <w:p w14:paraId="479B107F" w14:textId="6FF49D5B" w:rsidR="00E651D0" w:rsidRPr="00F06FE5" w:rsidRDefault="00E651D0" w:rsidP="00F23709">
            <w:pPr>
              <w:tabs>
                <w:tab w:val="left" w:pos="910"/>
              </w:tabs>
              <w:jc w:val="center"/>
              <w:rPr>
                <w:rFonts w:ascii="Rockwell Nova Light" w:hAnsi="Rockwell Nova Light"/>
                <w:color w:val="686868"/>
                <w:sz w:val="17"/>
                <w:szCs w:val="17"/>
                <w:shd w:val="clear" w:color="auto" w:fill="FFFFFF"/>
              </w:rPr>
            </w:pPr>
            <w:r w:rsidRPr="00F06FE5">
              <w:rPr>
                <w:rFonts w:ascii="Rockwell Nova Light" w:hAnsi="Rockwell Nova Light"/>
                <w:color w:val="686868"/>
                <w:sz w:val="17"/>
                <w:szCs w:val="17"/>
                <w:shd w:val="clear" w:color="auto" w:fill="FFFFFF"/>
              </w:rPr>
              <w:t>17 × 13 × 0.5 cm</w:t>
            </w:r>
          </w:p>
          <w:p w14:paraId="00D5D568" w14:textId="50859B91" w:rsidR="00D32E02" w:rsidRPr="00F504B0" w:rsidRDefault="00D32E02" w:rsidP="00F23709">
            <w:pPr>
              <w:tabs>
                <w:tab w:val="left" w:pos="910"/>
              </w:tabs>
              <w:jc w:val="center"/>
              <w:rPr>
                <w:rFonts w:ascii="Rockwell Nova Light" w:hAnsi="Rockwell Nova Light"/>
                <w:sz w:val="20"/>
                <w:szCs w:val="20"/>
              </w:rPr>
            </w:pPr>
            <w:r w:rsidRPr="00F504B0">
              <w:rPr>
                <w:rFonts w:ascii="Rockwell Nova Light" w:hAnsi="Rockwell Nova Light"/>
                <w:sz w:val="20"/>
                <w:szCs w:val="20"/>
              </w:rPr>
              <w:t>-LE128-</w:t>
            </w:r>
          </w:p>
          <w:p w14:paraId="214FBF4F" w14:textId="0057704E" w:rsidR="00E3712A" w:rsidRPr="00F504B0" w:rsidRDefault="00B94B4C" w:rsidP="00F23709">
            <w:pPr>
              <w:tabs>
                <w:tab w:val="left" w:pos="910"/>
              </w:tabs>
              <w:jc w:val="center"/>
              <w:rPr>
                <w:rFonts w:ascii="Rockwell Nova Light" w:hAnsi="Rockwell Nova Light"/>
                <w:sz w:val="28"/>
                <w:szCs w:val="28"/>
              </w:rPr>
            </w:pPr>
            <w:r w:rsidRPr="00F504B0">
              <w:rPr>
                <w:rFonts w:ascii="Rockwell Nova Light" w:hAnsi="Rockwell Nova Light"/>
                <w:sz w:val="28"/>
                <w:szCs w:val="28"/>
              </w:rPr>
              <w:t>R</w:t>
            </w:r>
            <w:r w:rsidR="00A60C64" w:rsidRPr="00F504B0">
              <w:rPr>
                <w:rFonts w:ascii="Rockwell Nova Light" w:hAnsi="Rockwell Nova Light"/>
                <w:sz w:val="28"/>
                <w:szCs w:val="28"/>
              </w:rPr>
              <w:t>220</w:t>
            </w:r>
          </w:p>
          <w:p w14:paraId="2D15DFBD" w14:textId="4D47D4BB" w:rsidR="008D48D2" w:rsidRPr="00E55C54" w:rsidRDefault="00E904C0" w:rsidP="00F23709">
            <w:pPr>
              <w:tabs>
                <w:tab w:val="left" w:pos="910"/>
              </w:tabs>
              <w:jc w:val="center"/>
              <w:rPr>
                <w:rFonts w:ascii="Rockwell Nova Light" w:hAnsi="Rockwell Nova Light"/>
                <w:sz w:val="23"/>
                <w:szCs w:val="23"/>
              </w:rPr>
            </w:pPr>
            <w:r w:rsidRPr="00E55C54">
              <w:rPr>
                <w:rFonts w:ascii="Rockwell Nova Light" w:hAnsi="Rockwell Nova Light"/>
                <w:sz w:val="23"/>
                <w:szCs w:val="23"/>
              </w:rPr>
              <w:t>Available in black/ green</w:t>
            </w:r>
          </w:p>
          <w:p w14:paraId="2E75E5DB" w14:textId="55887605" w:rsidR="005307F5" w:rsidRDefault="005307F5" w:rsidP="00F23709">
            <w:pPr>
              <w:tabs>
                <w:tab w:val="left" w:pos="910"/>
              </w:tabs>
              <w:jc w:val="center"/>
            </w:pPr>
          </w:p>
        </w:tc>
      </w:tr>
    </w:tbl>
    <w:p w14:paraId="53EF0A6F" w14:textId="734259A4" w:rsidR="00F42ECE" w:rsidRPr="00F42ECE" w:rsidRDefault="00F42ECE" w:rsidP="00F42ECE">
      <w:pPr>
        <w:tabs>
          <w:tab w:val="left" w:pos="4295"/>
        </w:tabs>
      </w:pPr>
    </w:p>
    <w:p w14:paraId="776B3B81" w14:textId="36B0A08A" w:rsidR="00F42ECE" w:rsidRPr="00F42ECE" w:rsidRDefault="00F42ECE" w:rsidP="00F42ECE">
      <w:pPr>
        <w:tabs>
          <w:tab w:val="left" w:pos="3411"/>
        </w:tabs>
      </w:pPr>
    </w:p>
    <w:tbl>
      <w:tblPr>
        <w:tblStyle w:val="TableGrid"/>
        <w:tblW w:w="0" w:type="auto"/>
        <w:tblLook w:val="04A0" w:firstRow="1" w:lastRow="0" w:firstColumn="1" w:lastColumn="0" w:noHBand="0" w:noVBand="1"/>
      </w:tblPr>
      <w:tblGrid>
        <w:gridCol w:w="11082"/>
      </w:tblGrid>
      <w:tr w:rsidR="005168C1" w14:paraId="0310D1FF" w14:textId="77777777" w:rsidTr="00A11839">
        <w:trPr>
          <w:trHeight w:val="6459"/>
        </w:trPr>
        <w:tc>
          <w:tcPr>
            <w:tcW w:w="11082" w:type="dxa"/>
            <w:tcBorders>
              <w:top w:val="nil"/>
              <w:left w:val="nil"/>
              <w:bottom w:val="nil"/>
              <w:right w:val="nil"/>
            </w:tcBorders>
          </w:tcPr>
          <w:tbl>
            <w:tblPr>
              <w:tblStyle w:val="TableGrid"/>
              <w:tblpPr w:leftFromText="180" w:rightFromText="180" w:vertAnchor="text" w:horzAnchor="margin" w:tblpY="4626"/>
              <w:tblOverlap w:val="never"/>
              <w:tblW w:w="0" w:type="auto"/>
              <w:tblLook w:val="04A0" w:firstRow="1" w:lastRow="0" w:firstColumn="1" w:lastColumn="0" w:noHBand="0" w:noVBand="1"/>
            </w:tblPr>
            <w:tblGrid>
              <w:gridCol w:w="10856"/>
            </w:tblGrid>
            <w:tr w:rsidR="0042020D" w14:paraId="1499CAE7" w14:textId="77777777" w:rsidTr="004861E4">
              <w:trPr>
                <w:trHeight w:val="8991"/>
              </w:trPr>
              <w:tc>
                <w:tcPr>
                  <w:tcW w:w="10856" w:type="dxa"/>
                  <w:tcBorders>
                    <w:top w:val="nil"/>
                    <w:left w:val="nil"/>
                    <w:bottom w:val="nil"/>
                    <w:right w:val="nil"/>
                  </w:tcBorders>
                </w:tcPr>
                <w:p w14:paraId="66B1D849" w14:textId="283F21F5" w:rsidR="008C6825" w:rsidRDefault="008C6825" w:rsidP="00CC6866">
                  <w:pPr>
                    <w:tabs>
                      <w:tab w:val="left" w:pos="910"/>
                    </w:tabs>
                    <w:rPr>
                      <w:rFonts w:ascii="Rockwell Nova Light" w:hAnsi="Rockwell Nova Light" w:cs="Arial"/>
                      <w:color w:val="4D5156"/>
                      <w:sz w:val="32"/>
                      <w:szCs w:val="32"/>
                      <w:shd w:val="clear" w:color="auto" w:fill="FFFFFF"/>
                    </w:rPr>
                  </w:pPr>
                </w:p>
                <w:p w14:paraId="4815DE12" w14:textId="38319B45" w:rsidR="008508BD" w:rsidRDefault="008508BD" w:rsidP="0042020D">
                  <w:pPr>
                    <w:tabs>
                      <w:tab w:val="left" w:pos="910"/>
                    </w:tabs>
                    <w:jc w:val="center"/>
                    <w:rPr>
                      <w:rFonts w:ascii="Rockwell Nova Light" w:hAnsi="Rockwell Nova Light" w:cs="Arial"/>
                      <w:color w:val="4D5156"/>
                      <w:sz w:val="32"/>
                      <w:szCs w:val="32"/>
                      <w:shd w:val="clear" w:color="auto" w:fill="FFFFFF"/>
                    </w:rPr>
                  </w:pPr>
                  <w:r>
                    <w:rPr>
                      <w:noProof/>
                    </w:rPr>
                    <w:drawing>
                      <wp:anchor distT="0" distB="0" distL="114300" distR="114300" simplePos="0" relativeHeight="251836416" behindDoc="1" locked="0" layoutInCell="1" allowOverlap="1" wp14:anchorId="6B09BD22" wp14:editId="196C1940">
                        <wp:simplePos x="0" y="0"/>
                        <wp:positionH relativeFrom="column">
                          <wp:posOffset>7620</wp:posOffset>
                        </wp:positionH>
                        <wp:positionV relativeFrom="paragraph">
                          <wp:posOffset>206375</wp:posOffset>
                        </wp:positionV>
                        <wp:extent cx="3190875" cy="2421890"/>
                        <wp:effectExtent l="76200" t="76200" r="142875" b="130810"/>
                        <wp:wrapTight wrapText="bothSides">
                          <wp:wrapPolygon edited="0">
                            <wp:start x="-258" y="-680"/>
                            <wp:lineTo x="-516" y="-510"/>
                            <wp:lineTo x="-516" y="21917"/>
                            <wp:lineTo x="-258" y="22597"/>
                            <wp:lineTo x="22180" y="22597"/>
                            <wp:lineTo x="22438" y="21407"/>
                            <wp:lineTo x="22438" y="2209"/>
                            <wp:lineTo x="22180" y="-340"/>
                            <wp:lineTo x="22180" y="-680"/>
                            <wp:lineTo x="-258" y="-68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rotWithShape="1">
                                <a:blip r:embed="rId35" cstate="print">
                                  <a:extLst>
                                    <a:ext uri="{28A0092B-C50C-407E-A947-70E740481C1C}">
                                      <a14:useLocalDpi xmlns:a14="http://schemas.microsoft.com/office/drawing/2010/main" val="0"/>
                                    </a:ext>
                                  </a:extLst>
                                </a:blip>
                                <a:srcRect l="29302" t="22359" r="27050" b="18736"/>
                                <a:stretch/>
                              </pic:blipFill>
                              <pic:spPr bwMode="auto">
                                <a:xfrm>
                                  <a:off x="0" y="0"/>
                                  <a:ext cx="3190875" cy="242189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1DCCA7" w14:textId="199ACF5E" w:rsidR="0042020D" w:rsidRPr="006B799B" w:rsidRDefault="0042020D" w:rsidP="0042020D">
                  <w:pPr>
                    <w:tabs>
                      <w:tab w:val="left" w:pos="910"/>
                    </w:tabs>
                    <w:jc w:val="center"/>
                    <w:rPr>
                      <w:rFonts w:ascii="Rockwell Nova Light" w:hAnsi="Rockwell Nova Light" w:cs="Arial"/>
                      <w:color w:val="4D5156"/>
                      <w:sz w:val="32"/>
                      <w:szCs w:val="32"/>
                      <w:shd w:val="clear" w:color="auto" w:fill="FFFFFF"/>
                    </w:rPr>
                  </w:pPr>
                  <w:r w:rsidRPr="006B799B">
                    <w:rPr>
                      <w:rFonts w:ascii="Rockwell Nova Light" w:hAnsi="Rockwell Nova Light" w:cs="Arial"/>
                      <w:color w:val="4D5156"/>
                      <w:sz w:val="32"/>
                      <w:szCs w:val="32"/>
                      <w:shd w:val="clear" w:color="auto" w:fill="FFFFFF"/>
                    </w:rPr>
                    <w:t xml:space="preserve">Strelitzia leaf platter </w:t>
                  </w:r>
                </w:p>
                <w:p w14:paraId="0040F578" w14:textId="7258152F" w:rsidR="0042020D" w:rsidRPr="006B799B" w:rsidRDefault="0042020D" w:rsidP="0042020D">
                  <w:pPr>
                    <w:tabs>
                      <w:tab w:val="left" w:pos="910"/>
                    </w:tabs>
                    <w:jc w:val="center"/>
                    <w:rPr>
                      <w:rFonts w:ascii="Rockwell Nova Light" w:hAnsi="Rockwell Nova Light" w:cs="Arial"/>
                      <w:color w:val="4D5156"/>
                      <w:sz w:val="22"/>
                      <w:szCs w:val="22"/>
                      <w:shd w:val="clear" w:color="auto" w:fill="FFFFFF"/>
                    </w:rPr>
                  </w:pPr>
                  <w:r w:rsidRPr="006B799B">
                    <w:rPr>
                      <w:rFonts w:ascii="Rockwell Nova Light" w:hAnsi="Rockwell Nova Light" w:cs="Arial"/>
                      <w:color w:val="4D5156"/>
                      <w:sz w:val="22"/>
                      <w:szCs w:val="22"/>
                      <w:shd w:val="clear" w:color="auto" w:fill="FFFFFF"/>
                    </w:rPr>
                    <w:t xml:space="preserve">Large </w:t>
                  </w:r>
                </w:p>
                <w:p w14:paraId="5715A50E" w14:textId="77777777" w:rsidR="0042020D" w:rsidRPr="006B799B" w:rsidRDefault="0042020D" w:rsidP="0042020D">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28 × 17 × 0.5 cm</w:t>
                  </w:r>
                </w:p>
                <w:p w14:paraId="7469E738" w14:textId="77777777" w:rsidR="0042020D" w:rsidRPr="006B799B" w:rsidRDefault="0042020D" w:rsidP="0042020D">
                  <w:pPr>
                    <w:tabs>
                      <w:tab w:val="left" w:pos="910"/>
                    </w:tabs>
                    <w:jc w:val="center"/>
                    <w:rPr>
                      <w:rFonts w:ascii="Rockwell Nova Light" w:hAnsi="Rockwell Nova Light"/>
                      <w:sz w:val="20"/>
                      <w:szCs w:val="20"/>
                    </w:rPr>
                  </w:pPr>
                  <w:r w:rsidRPr="006B799B">
                    <w:rPr>
                      <w:rFonts w:ascii="Rockwell Nova Light" w:hAnsi="Rockwell Nova Light"/>
                      <w:sz w:val="20"/>
                      <w:szCs w:val="20"/>
                    </w:rPr>
                    <w:t>-LE131-</w:t>
                  </w:r>
                </w:p>
                <w:p w14:paraId="1DD85578" w14:textId="77777777" w:rsidR="0042020D" w:rsidRPr="006B799B" w:rsidRDefault="0042020D" w:rsidP="0042020D">
                  <w:pPr>
                    <w:tabs>
                      <w:tab w:val="left" w:pos="910"/>
                    </w:tabs>
                    <w:jc w:val="center"/>
                    <w:rPr>
                      <w:rFonts w:ascii="Rockwell Nova Light" w:hAnsi="Rockwell Nova Light"/>
                      <w:sz w:val="28"/>
                      <w:szCs w:val="28"/>
                    </w:rPr>
                  </w:pPr>
                  <w:r w:rsidRPr="006B799B">
                    <w:rPr>
                      <w:rFonts w:ascii="Rockwell Nova Light" w:hAnsi="Rockwell Nova Light"/>
                      <w:sz w:val="28"/>
                      <w:szCs w:val="28"/>
                    </w:rPr>
                    <w:t>R290</w:t>
                  </w:r>
                </w:p>
                <w:p w14:paraId="0F539578" w14:textId="40FE4845" w:rsidR="0042020D" w:rsidRDefault="00A86E7E" w:rsidP="0042020D">
                  <w:pPr>
                    <w:tabs>
                      <w:tab w:val="left" w:pos="910"/>
                    </w:tabs>
                    <w:jc w:val="center"/>
                    <w:rPr>
                      <w:rFonts w:ascii="Rockwell Nova Light" w:hAnsi="Rockwell Nova Light"/>
                      <w:sz w:val="23"/>
                      <w:szCs w:val="23"/>
                    </w:rPr>
                  </w:pPr>
                  <w:r w:rsidRPr="006B799B">
                    <w:rPr>
                      <w:rFonts w:ascii="Rockwell Nova Light" w:hAnsi="Rockwell Nova Light"/>
                      <w:noProof/>
                    </w:rPr>
                    <w:drawing>
                      <wp:anchor distT="0" distB="0" distL="114300" distR="114300" simplePos="0" relativeHeight="251839488" behindDoc="0" locked="0" layoutInCell="1" allowOverlap="1" wp14:anchorId="5F3DA4FE" wp14:editId="30F2BDEF">
                        <wp:simplePos x="0" y="0"/>
                        <wp:positionH relativeFrom="column">
                          <wp:posOffset>3269615</wp:posOffset>
                        </wp:positionH>
                        <wp:positionV relativeFrom="paragraph">
                          <wp:posOffset>1516316</wp:posOffset>
                        </wp:positionV>
                        <wp:extent cx="3267710" cy="2495550"/>
                        <wp:effectExtent l="76200" t="76200" r="142240" b="133350"/>
                        <wp:wrapNone/>
                        <wp:docPr id="11" name="Picture 1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10;&#10;Description automatically generated"/>
                                <pic:cNvPicPr/>
                              </pic:nvPicPr>
                              <pic:blipFill rotWithShape="1">
                                <a:blip r:embed="rId36" cstate="print">
                                  <a:extLst>
                                    <a:ext uri="{28A0092B-C50C-407E-A947-70E740481C1C}">
                                      <a14:useLocalDpi xmlns:a14="http://schemas.microsoft.com/office/drawing/2010/main" val="0"/>
                                    </a:ext>
                                  </a:extLst>
                                </a:blip>
                                <a:srcRect l="29563" t="26044" r="27296" b="15400"/>
                                <a:stretch/>
                              </pic:blipFill>
                              <pic:spPr bwMode="auto">
                                <a:xfrm>
                                  <a:off x="0" y="0"/>
                                  <a:ext cx="3267710" cy="249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81F" w:rsidRPr="006B799B">
                    <w:rPr>
                      <w:rFonts w:ascii="Rockwell Nova Light" w:hAnsi="Rockwell Nova Light"/>
                      <w:noProof/>
                      <w:sz w:val="23"/>
                      <w:szCs w:val="23"/>
                    </w:rPr>
                    <w:drawing>
                      <wp:anchor distT="0" distB="0" distL="114300" distR="114300" simplePos="0" relativeHeight="251838464" behindDoc="1" locked="0" layoutInCell="1" allowOverlap="1" wp14:anchorId="5B00BDF6" wp14:editId="76274F29">
                        <wp:simplePos x="0" y="0"/>
                        <wp:positionH relativeFrom="column">
                          <wp:posOffset>97155</wp:posOffset>
                        </wp:positionH>
                        <wp:positionV relativeFrom="paragraph">
                          <wp:posOffset>1517650</wp:posOffset>
                        </wp:positionV>
                        <wp:extent cx="3009265" cy="2407920"/>
                        <wp:effectExtent l="152400" t="152400" r="229235" b="220980"/>
                        <wp:wrapTight wrapText="bothSides">
                          <wp:wrapPolygon edited="0">
                            <wp:start x="-1094" y="-1367"/>
                            <wp:lineTo x="-1094" y="22044"/>
                            <wp:lineTo x="-957" y="23411"/>
                            <wp:lineTo x="22972" y="23411"/>
                            <wp:lineTo x="23109" y="20848"/>
                            <wp:lineTo x="23109" y="1538"/>
                            <wp:lineTo x="22972" y="-1025"/>
                            <wp:lineTo x="22972" y="-1367"/>
                            <wp:lineTo x="-1094" y="-1367"/>
                          </wp:wrapPolygon>
                        </wp:wrapTight>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rotWithShape="1">
                                <a:blip r:embed="rId37" cstate="print">
                                  <a:extLst>
                                    <a:ext uri="{28A0092B-C50C-407E-A947-70E740481C1C}">
                                      <a14:useLocalDpi xmlns:a14="http://schemas.microsoft.com/office/drawing/2010/main" val="0"/>
                                    </a:ext>
                                  </a:extLst>
                                </a:blip>
                                <a:srcRect t="21084" b="192"/>
                                <a:stretch/>
                              </pic:blipFill>
                              <pic:spPr bwMode="auto">
                                <a:xfrm>
                                  <a:off x="0" y="0"/>
                                  <a:ext cx="3009265" cy="240792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020D" w:rsidRPr="006B799B">
                    <w:rPr>
                      <w:rFonts w:ascii="Rockwell Nova Light" w:hAnsi="Rockwell Nova Light"/>
                      <w:sz w:val="23"/>
                      <w:szCs w:val="23"/>
                    </w:rPr>
                    <w:t>Available in black/green</w:t>
                  </w:r>
                  <w:r w:rsidR="0042020D">
                    <w:rPr>
                      <w:rFonts w:ascii="Rockwell Nova Light" w:hAnsi="Rockwell Nova Light"/>
                      <w:sz w:val="23"/>
                      <w:szCs w:val="23"/>
                    </w:rPr>
                    <w:t xml:space="preserve"> </w:t>
                  </w:r>
                </w:p>
              </w:tc>
            </w:tr>
          </w:tbl>
          <w:p w14:paraId="1075EAA4" w14:textId="3EB07404" w:rsidR="005168C1" w:rsidRPr="00F31545" w:rsidRDefault="008E38B5" w:rsidP="00C667DE">
            <w:pPr>
              <w:tabs>
                <w:tab w:val="left" w:pos="910"/>
              </w:tabs>
              <w:jc w:val="center"/>
              <w:rPr>
                <w:rFonts w:ascii="Rockwell Nova Light" w:hAnsi="Rockwell Nova Light" w:cs="Arial"/>
                <w:color w:val="4D5156"/>
                <w:sz w:val="32"/>
                <w:szCs w:val="32"/>
                <w:shd w:val="clear" w:color="auto" w:fill="FFFFFF"/>
              </w:rPr>
            </w:pPr>
            <w:r>
              <w:rPr>
                <w:rFonts w:ascii="Rockwell Nova Light" w:hAnsi="Rockwell Nova Light"/>
                <w:noProof/>
                <w:color w:val="686868"/>
                <w:sz w:val="28"/>
                <w:szCs w:val="28"/>
                <w:shd w:val="clear" w:color="auto" w:fill="FFFFFF"/>
              </w:rPr>
              <w:drawing>
                <wp:anchor distT="0" distB="0" distL="114300" distR="114300" simplePos="0" relativeHeight="251834368" behindDoc="1" locked="0" layoutInCell="1" allowOverlap="1" wp14:anchorId="1E132E4E" wp14:editId="5903B7A4">
                  <wp:simplePos x="0" y="0"/>
                  <wp:positionH relativeFrom="column">
                    <wp:posOffset>69850</wp:posOffset>
                  </wp:positionH>
                  <wp:positionV relativeFrom="paragraph">
                    <wp:posOffset>76200</wp:posOffset>
                  </wp:positionV>
                  <wp:extent cx="2673985" cy="2634615"/>
                  <wp:effectExtent l="76200" t="76200" r="126365" b="127635"/>
                  <wp:wrapTight wrapText="bothSides">
                    <wp:wrapPolygon edited="0">
                      <wp:start x="-308" y="-625"/>
                      <wp:lineTo x="-616" y="-469"/>
                      <wp:lineTo x="-616" y="21866"/>
                      <wp:lineTo x="-308" y="22490"/>
                      <wp:lineTo x="22159" y="22490"/>
                      <wp:lineTo x="22467" y="22022"/>
                      <wp:lineTo x="22467" y="2030"/>
                      <wp:lineTo x="22159" y="-312"/>
                      <wp:lineTo x="22159" y="-625"/>
                      <wp:lineTo x="-308" y="-625"/>
                    </wp:wrapPolygon>
                  </wp:wrapTight>
                  <wp:docPr id="14" name="Picture 14"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oup of leaves&#10;&#10;Description automatically generated with low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73985" cy="26346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11839">
              <w:rPr>
                <w:rFonts w:ascii="Rockwell Nova Light" w:hAnsi="Rockwell Nova Light"/>
                <w:noProof/>
                <w:color w:val="686868"/>
                <w:sz w:val="28"/>
                <w:szCs w:val="28"/>
                <w:shd w:val="clear" w:color="auto" w:fill="FFFFFF"/>
              </w:rPr>
              <w:t xml:space="preserve"> </w:t>
            </w:r>
            <w:r w:rsidR="006E1D05">
              <w:rPr>
                <w:rFonts w:ascii="Rockwell Nova Light" w:hAnsi="Rockwell Nova Light"/>
                <w:noProof/>
                <w:color w:val="686868"/>
                <w:sz w:val="28"/>
                <w:szCs w:val="28"/>
                <w:shd w:val="clear" w:color="auto" w:fill="FFFFFF"/>
              </w:rPr>
              <w:drawing>
                <wp:anchor distT="0" distB="0" distL="114300" distR="114300" simplePos="0" relativeHeight="251829248" behindDoc="1" locked="0" layoutInCell="1" allowOverlap="1" wp14:anchorId="1548995A" wp14:editId="707B2D2A">
                  <wp:simplePos x="0" y="0"/>
                  <wp:positionH relativeFrom="column">
                    <wp:posOffset>4507865</wp:posOffset>
                  </wp:positionH>
                  <wp:positionV relativeFrom="paragraph">
                    <wp:posOffset>76200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7" name="Picture 47" descr="A picture containing shoes,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shoes, footwear&#10;&#10;Description automatically generated"/>
                          <pic:cNvPicPr/>
                        </pic:nvPicPr>
                        <pic:blipFill rotWithShape="1">
                          <a:blip r:embed="rId39" cstate="print">
                            <a:extLst>
                              <a:ext uri="{28A0092B-C50C-407E-A947-70E740481C1C}">
                                <a14:useLocalDpi xmlns:a14="http://schemas.microsoft.com/office/drawing/2010/main" val="0"/>
                              </a:ext>
                            </a:extLst>
                          </a:blip>
                          <a:srcRect l="1981" r="3201" b="10890"/>
                          <a:stretch/>
                        </pic:blipFill>
                        <pic:spPr bwMode="auto">
                          <a:xfrm>
                            <a:off x="0" y="0"/>
                            <a:ext cx="2322195" cy="129476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049D" w:rsidRPr="00F31545">
              <w:rPr>
                <w:rFonts w:ascii="Rockwell Nova Light" w:hAnsi="Rockwell Nova Light" w:cs="Arial"/>
                <w:color w:val="4D5156"/>
                <w:sz w:val="32"/>
                <w:szCs w:val="32"/>
                <w:shd w:val="clear" w:color="auto" w:fill="FFFFFF"/>
              </w:rPr>
              <w:t xml:space="preserve">Strelitzia </w:t>
            </w:r>
            <w:r w:rsidR="00611643" w:rsidRPr="00F31545">
              <w:rPr>
                <w:rFonts w:ascii="Rockwell Nova Light" w:hAnsi="Rockwell Nova Light" w:cs="Arial"/>
                <w:color w:val="4D5156"/>
                <w:sz w:val="32"/>
                <w:szCs w:val="32"/>
                <w:shd w:val="clear" w:color="auto" w:fill="FFFFFF"/>
              </w:rPr>
              <w:t>leaf soap holder</w:t>
            </w:r>
          </w:p>
          <w:p w14:paraId="4A134231" w14:textId="7B26EEAA" w:rsidR="00611643" w:rsidRPr="00F31545" w:rsidRDefault="009E66DC" w:rsidP="00C667DE">
            <w:pPr>
              <w:tabs>
                <w:tab w:val="left" w:pos="910"/>
              </w:tabs>
              <w:jc w:val="center"/>
              <w:rPr>
                <w:rFonts w:ascii="Rockwell Nova Light" w:hAnsi="Rockwell Nova Light"/>
                <w:sz w:val="22"/>
                <w:szCs w:val="22"/>
              </w:rPr>
            </w:pPr>
            <w:r w:rsidRPr="00F31545">
              <w:rPr>
                <w:rFonts w:ascii="Rockwell Nova Light" w:hAnsi="Rockwell Nova Light"/>
                <w:sz w:val="22"/>
                <w:szCs w:val="22"/>
              </w:rPr>
              <w:t>Medium</w:t>
            </w:r>
          </w:p>
          <w:p w14:paraId="53B9765A" w14:textId="701A763B" w:rsidR="009E66DC" w:rsidRPr="00322E0A" w:rsidRDefault="009E66DC" w:rsidP="00C667DE">
            <w:pPr>
              <w:tabs>
                <w:tab w:val="left" w:pos="910"/>
              </w:tabs>
              <w:jc w:val="center"/>
              <w:rPr>
                <w:rFonts w:ascii="Rockwell Nova Light" w:hAnsi="Rockwell Nova Light"/>
                <w:color w:val="686868"/>
                <w:sz w:val="18"/>
                <w:szCs w:val="18"/>
                <w:shd w:val="clear" w:color="auto" w:fill="FFFFFF"/>
              </w:rPr>
            </w:pPr>
            <w:r w:rsidRPr="00322E0A">
              <w:rPr>
                <w:rFonts w:ascii="Rockwell Nova Light" w:hAnsi="Rockwell Nova Light"/>
                <w:color w:val="686868"/>
                <w:sz w:val="18"/>
                <w:szCs w:val="18"/>
                <w:shd w:val="clear" w:color="auto" w:fill="FFFFFF"/>
              </w:rPr>
              <w:t>19 × 11 × 0.5 cm</w:t>
            </w:r>
          </w:p>
          <w:p w14:paraId="24287B4F" w14:textId="71905BAD" w:rsidR="00D132CE" w:rsidRPr="00F31545" w:rsidRDefault="00D132CE" w:rsidP="00C667DE">
            <w:pPr>
              <w:tabs>
                <w:tab w:val="left" w:pos="910"/>
              </w:tabs>
              <w:jc w:val="center"/>
              <w:rPr>
                <w:rFonts w:ascii="Rockwell Nova Light" w:hAnsi="Rockwell Nova Light"/>
                <w:color w:val="686868"/>
                <w:sz w:val="20"/>
                <w:szCs w:val="20"/>
                <w:shd w:val="clear" w:color="auto" w:fill="FFFFFF"/>
              </w:rPr>
            </w:pPr>
            <w:r w:rsidRPr="00F31545">
              <w:rPr>
                <w:rFonts w:ascii="Rockwell Nova Light" w:hAnsi="Rockwell Nova Light"/>
                <w:color w:val="686868"/>
                <w:sz w:val="20"/>
                <w:szCs w:val="20"/>
                <w:shd w:val="clear" w:color="auto" w:fill="FFFFFF"/>
              </w:rPr>
              <w:t>-LE</w:t>
            </w:r>
            <w:r w:rsidR="001B3D46" w:rsidRPr="00F31545">
              <w:rPr>
                <w:rFonts w:ascii="Rockwell Nova Light" w:hAnsi="Rockwell Nova Light"/>
                <w:color w:val="686868"/>
                <w:sz w:val="20"/>
                <w:szCs w:val="20"/>
                <w:shd w:val="clear" w:color="auto" w:fill="FFFFFF"/>
              </w:rPr>
              <w:t>130-</w:t>
            </w:r>
          </w:p>
          <w:p w14:paraId="7140BDC8" w14:textId="0A450CBC" w:rsidR="001B3D46" w:rsidRPr="00F31545" w:rsidRDefault="001B3D46" w:rsidP="00C667DE">
            <w:pPr>
              <w:tabs>
                <w:tab w:val="left" w:pos="910"/>
              </w:tabs>
              <w:jc w:val="center"/>
              <w:rPr>
                <w:rFonts w:ascii="Rockwell Nova Light" w:hAnsi="Rockwell Nova Light"/>
                <w:color w:val="686868"/>
                <w:sz w:val="28"/>
                <w:szCs w:val="28"/>
                <w:shd w:val="clear" w:color="auto" w:fill="FFFFFF"/>
              </w:rPr>
            </w:pPr>
            <w:r w:rsidRPr="00F31545">
              <w:rPr>
                <w:rFonts w:ascii="Rockwell Nova Light" w:hAnsi="Rockwell Nova Light"/>
                <w:color w:val="686868"/>
                <w:sz w:val="28"/>
                <w:szCs w:val="28"/>
                <w:shd w:val="clear" w:color="auto" w:fill="FFFFFF"/>
              </w:rPr>
              <w:t>R16</w:t>
            </w:r>
            <w:r w:rsidR="008C07E4" w:rsidRPr="00F31545">
              <w:rPr>
                <w:rFonts w:ascii="Rockwell Nova Light" w:hAnsi="Rockwell Nova Light"/>
                <w:color w:val="686868"/>
                <w:sz w:val="28"/>
                <w:szCs w:val="28"/>
                <w:shd w:val="clear" w:color="auto" w:fill="FFFFFF"/>
              </w:rPr>
              <w:t>0</w:t>
            </w:r>
          </w:p>
          <w:p w14:paraId="43F9C655" w14:textId="3F0B20C1" w:rsidR="009E66DC" w:rsidRDefault="00C667DE" w:rsidP="00C667DE">
            <w:pPr>
              <w:tabs>
                <w:tab w:val="left" w:pos="910"/>
              </w:tabs>
              <w:jc w:val="center"/>
              <w:rPr>
                <w:rFonts w:ascii="Rockwell Nova Light" w:hAnsi="Rockwell Nova Light"/>
                <w:sz w:val="23"/>
                <w:szCs w:val="23"/>
              </w:rPr>
            </w:pPr>
            <w:r>
              <w:rPr>
                <w:rFonts w:ascii="Rockwell Nova Light" w:hAnsi="Rockwell Nova Light"/>
                <w:noProof/>
                <w:color w:val="686868"/>
                <w:sz w:val="28"/>
                <w:szCs w:val="28"/>
                <w:shd w:val="clear" w:color="auto" w:fill="FFFFFF"/>
              </w:rPr>
              <w:drawing>
                <wp:anchor distT="0" distB="0" distL="114300" distR="114300" simplePos="0" relativeHeight="251830272" behindDoc="1" locked="0" layoutInCell="1" allowOverlap="1" wp14:anchorId="6A56A761" wp14:editId="3F7DD96B">
                  <wp:simplePos x="0" y="0"/>
                  <wp:positionH relativeFrom="column">
                    <wp:posOffset>4507865</wp:posOffset>
                  </wp:positionH>
                  <wp:positionV relativeFrom="paragraph">
                    <wp:posOffset>147320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9" name="Picture 49"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vegetable&#10;&#10;Description automatically generated"/>
                          <pic:cNvPicPr/>
                        </pic:nvPicPr>
                        <pic:blipFill rotWithShape="1">
                          <a:blip r:embed="rId40" cstate="print">
                            <a:extLst>
                              <a:ext uri="{28A0092B-C50C-407E-A947-70E740481C1C}">
                                <a14:useLocalDpi xmlns:a14="http://schemas.microsoft.com/office/drawing/2010/main" val="0"/>
                              </a:ext>
                            </a:extLst>
                          </a:blip>
                          <a:srcRect l="2392" r="2745"/>
                          <a:stretch/>
                        </pic:blipFill>
                        <pic:spPr bwMode="auto">
                          <a:xfrm>
                            <a:off x="0" y="0"/>
                            <a:ext cx="2322195" cy="12947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22BD">
              <w:rPr>
                <w:rFonts w:ascii="Rockwell Nova Light" w:hAnsi="Rockwell Nova Light"/>
                <w:sz w:val="23"/>
                <w:szCs w:val="23"/>
              </w:rPr>
              <w:t>Available in black/green</w:t>
            </w:r>
          </w:p>
          <w:p w14:paraId="3E598F32" w14:textId="0AEED82D" w:rsidR="004915D3" w:rsidRDefault="004915D3" w:rsidP="00726A45">
            <w:pPr>
              <w:tabs>
                <w:tab w:val="left" w:pos="910"/>
              </w:tabs>
              <w:jc w:val="center"/>
              <w:rPr>
                <w:rFonts w:ascii="Rockwell Nova Light" w:hAnsi="Rockwell Nova Light"/>
                <w:sz w:val="23"/>
                <w:szCs w:val="23"/>
              </w:rPr>
            </w:pPr>
          </w:p>
          <w:p w14:paraId="709E46D8" w14:textId="1D83D053" w:rsidR="004915D3" w:rsidRPr="004222BD" w:rsidRDefault="004915D3" w:rsidP="00726A45">
            <w:pPr>
              <w:tabs>
                <w:tab w:val="left" w:pos="910"/>
              </w:tabs>
              <w:jc w:val="center"/>
              <w:rPr>
                <w:rFonts w:ascii="Rockwell Nova Light" w:hAnsi="Rockwell Nova Light"/>
                <w:sz w:val="23"/>
                <w:szCs w:val="23"/>
              </w:rPr>
            </w:pPr>
          </w:p>
        </w:tc>
      </w:tr>
    </w:tbl>
    <w:p w14:paraId="1F5BF709" w14:textId="7C57BED2" w:rsidR="005168C1" w:rsidRDefault="005168C1" w:rsidP="0035625B">
      <w:pPr>
        <w:tabs>
          <w:tab w:val="left" w:pos="910"/>
        </w:tabs>
      </w:pPr>
    </w:p>
    <w:tbl>
      <w:tblPr>
        <w:tblStyle w:val="TableGrid"/>
        <w:tblW w:w="11394" w:type="dxa"/>
        <w:tblLook w:val="04A0" w:firstRow="1" w:lastRow="0" w:firstColumn="1" w:lastColumn="0" w:noHBand="0" w:noVBand="1"/>
      </w:tblPr>
      <w:tblGrid>
        <w:gridCol w:w="11394"/>
      </w:tblGrid>
      <w:tr w:rsidR="00CA5EC8" w14:paraId="05D51074" w14:textId="77777777" w:rsidTr="006D1B94">
        <w:trPr>
          <w:trHeight w:val="14196"/>
        </w:trPr>
        <w:tc>
          <w:tcPr>
            <w:tcW w:w="11394" w:type="dxa"/>
            <w:tcBorders>
              <w:top w:val="nil"/>
              <w:left w:val="nil"/>
              <w:bottom w:val="nil"/>
              <w:right w:val="nil"/>
            </w:tcBorders>
          </w:tcPr>
          <w:p w14:paraId="732C111B" w14:textId="5B6A4858" w:rsidR="00A11DDC" w:rsidRPr="006B799B" w:rsidRDefault="00D20590" w:rsidP="00EE22CE">
            <w:pPr>
              <w:tabs>
                <w:tab w:val="left" w:pos="910"/>
              </w:tabs>
              <w:jc w:val="center"/>
              <w:rPr>
                <w:rFonts w:ascii="Rockwell Nova Light" w:hAnsi="Rockwell Nova Light" w:cs="Arial"/>
                <w:color w:val="202124"/>
                <w:sz w:val="32"/>
                <w:szCs w:val="32"/>
                <w:shd w:val="clear" w:color="auto" w:fill="FFFFFF"/>
              </w:rPr>
            </w:pPr>
            <w:r w:rsidRPr="006B799B">
              <w:rPr>
                <w:rFonts w:ascii="Rockwell Nova Light" w:hAnsi="Rockwell Nova Light"/>
                <w:noProof/>
                <w:sz w:val="32"/>
                <w:szCs w:val="32"/>
              </w:rPr>
              <w:drawing>
                <wp:anchor distT="0" distB="0" distL="114300" distR="114300" simplePos="0" relativeHeight="251483132" behindDoc="1" locked="0" layoutInCell="1" allowOverlap="1" wp14:anchorId="653F8ED3" wp14:editId="3942E6E6">
                  <wp:simplePos x="0" y="0"/>
                  <wp:positionH relativeFrom="column">
                    <wp:posOffset>65405</wp:posOffset>
                  </wp:positionH>
                  <wp:positionV relativeFrom="paragraph">
                    <wp:posOffset>76200</wp:posOffset>
                  </wp:positionV>
                  <wp:extent cx="2221865" cy="1709420"/>
                  <wp:effectExtent l="76200" t="76200" r="140335" b="138430"/>
                  <wp:wrapTight wrapText="bothSides">
                    <wp:wrapPolygon edited="0">
                      <wp:start x="-370" y="-963"/>
                      <wp:lineTo x="-741" y="-722"/>
                      <wp:lineTo x="-741" y="22146"/>
                      <wp:lineTo x="-370" y="23108"/>
                      <wp:lineTo x="22409" y="23108"/>
                      <wp:lineTo x="22779" y="22386"/>
                      <wp:lineTo x="22779" y="3129"/>
                      <wp:lineTo x="22409" y="-481"/>
                      <wp:lineTo x="22409" y="-963"/>
                      <wp:lineTo x="-370" y="-963"/>
                    </wp:wrapPolygon>
                  </wp:wrapTight>
                  <wp:docPr id="41" name="Picture 41"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vegetable&#10;&#10;Description automatically generated"/>
                          <pic:cNvPicPr/>
                        </pic:nvPicPr>
                        <pic:blipFill rotWithShape="1">
                          <a:blip r:embed="rId41" cstate="print">
                            <a:extLst>
                              <a:ext uri="{28A0092B-C50C-407E-A947-70E740481C1C}">
                                <a14:useLocalDpi xmlns:a14="http://schemas.microsoft.com/office/drawing/2010/main" val="0"/>
                              </a:ext>
                            </a:extLst>
                          </a:blip>
                          <a:srcRect t="13001" r="3333" b="12647"/>
                          <a:stretch/>
                        </pic:blipFill>
                        <pic:spPr bwMode="auto">
                          <a:xfrm>
                            <a:off x="0" y="0"/>
                            <a:ext cx="2221865" cy="170942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055E" w:rsidRPr="006B799B">
              <w:rPr>
                <w:rFonts w:ascii="Rockwell Nova Light" w:hAnsi="Rockwell Nova Light"/>
                <w:noProof/>
                <w:sz w:val="32"/>
                <w:szCs w:val="32"/>
              </w:rPr>
              <w:drawing>
                <wp:anchor distT="0" distB="0" distL="114300" distR="114300" simplePos="0" relativeHeight="251484157" behindDoc="1" locked="0" layoutInCell="1" allowOverlap="1" wp14:anchorId="7EA2643F" wp14:editId="327E2731">
                  <wp:simplePos x="0" y="0"/>
                  <wp:positionH relativeFrom="column">
                    <wp:posOffset>4837430</wp:posOffset>
                  </wp:positionH>
                  <wp:positionV relativeFrom="paragraph">
                    <wp:posOffset>107315</wp:posOffset>
                  </wp:positionV>
                  <wp:extent cx="2221992" cy="1728216"/>
                  <wp:effectExtent l="76200" t="76200" r="140335" b="139065"/>
                  <wp:wrapTight wrapText="bothSides">
                    <wp:wrapPolygon edited="0">
                      <wp:start x="-370" y="-953"/>
                      <wp:lineTo x="-741" y="-714"/>
                      <wp:lineTo x="-741" y="22148"/>
                      <wp:lineTo x="-370" y="23100"/>
                      <wp:lineTo x="22409" y="23100"/>
                      <wp:lineTo x="22779" y="22148"/>
                      <wp:lineTo x="22779" y="3096"/>
                      <wp:lineTo x="22409" y="-476"/>
                      <wp:lineTo x="22409" y="-953"/>
                      <wp:lineTo x="-370" y="-953"/>
                    </wp:wrapPolygon>
                  </wp:wrapTight>
                  <wp:docPr id="40" name="Picture 40" descr="A watermelon with a slice cut ou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watermelon with a slice cut out&#10;&#10;Description automatically generated with low confidence"/>
                          <pic:cNvPicPr/>
                        </pic:nvPicPr>
                        <pic:blipFill rotWithShape="1">
                          <a:blip r:embed="rId42" cstate="print">
                            <a:extLst>
                              <a:ext uri="{28A0092B-C50C-407E-A947-70E740481C1C}">
                                <a14:useLocalDpi xmlns:a14="http://schemas.microsoft.com/office/drawing/2010/main" val="0"/>
                              </a:ext>
                            </a:extLst>
                          </a:blip>
                          <a:srcRect t="14654" b="7433"/>
                          <a:stretch/>
                        </pic:blipFill>
                        <pic:spPr bwMode="auto">
                          <a:xfrm>
                            <a:off x="0" y="0"/>
                            <a:ext cx="2221992" cy="172821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0257" w:rsidRPr="006B799B">
              <w:rPr>
                <w:rFonts w:ascii="Rockwell Nova Light" w:hAnsi="Rockwell Nova Light" w:cs="Arial"/>
                <w:color w:val="202124"/>
                <w:sz w:val="32"/>
                <w:szCs w:val="32"/>
                <w:shd w:val="clear" w:color="auto" w:fill="FFFFFF"/>
              </w:rPr>
              <w:t>Nasturtium</w:t>
            </w:r>
            <w:r w:rsidR="00980257" w:rsidRPr="006B799B">
              <w:rPr>
                <w:rFonts w:ascii="Rockwell Nova Light" w:hAnsi="Rockwell Nova Light"/>
                <w:noProof/>
                <w:sz w:val="32"/>
                <w:szCs w:val="32"/>
              </w:rPr>
              <w:t xml:space="preserve"> </w:t>
            </w:r>
            <w:r w:rsidR="00642839" w:rsidRPr="006B799B">
              <w:rPr>
                <w:rFonts w:ascii="Rockwell Nova Light" w:hAnsi="Rockwell Nova Light"/>
                <w:noProof/>
                <w:sz w:val="32"/>
                <w:szCs w:val="32"/>
              </w:rPr>
              <w:t>plate</w:t>
            </w:r>
          </w:p>
          <w:p w14:paraId="25E32B11" w14:textId="5BA8DF67" w:rsidR="00487E82" w:rsidRPr="006B799B" w:rsidRDefault="00AC6DE0" w:rsidP="00EE22CE">
            <w:pPr>
              <w:tabs>
                <w:tab w:val="left" w:pos="910"/>
              </w:tabs>
              <w:jc w:val="center"/>
              <w:rPr>
                <w:rFonts w:ascii="Rockwell Nova Light" w:hAnsi="Rockwell Nova Light"/>
                <w:noProof/>
                <w:sz w:val="22"/>
                <w:szCs w:val="22"/>
              </w:rPr>
            </w:pPr>
            <w:r w:rsidRPr="006B799B">
              <w:rPr>
                <w:rFonts w:ascii="Rockwell Nova Light" w:hAnsi="Rockwell Nova Light"/>
                <w:noProof/>
                <w:sz w:val="22"/>
                <w:szCs w:val="22"/>
              </w:rPr>
              <w:t>S</w:t>
            </w:r>
            <w:r w:rsidR="00487E82" w:rsidRPr="006B799B">
              <w:rPr>
                <w:rFonts w:ascii="Rockwell Nova Light" w:hAnsi="Rockwell Nova Light"/>
                <w:noProof/>
                <w:sz w:val="22"/>
                <w:szCs w:val="22"/>
              </w:rPr>
              <w:t>mall</w:t>
            </w:r>
          </w:p>
          <w:p w14:paraId="4B1E2E2F" w14:textId="7A7AC3D5" w:rsidR="005B3BF3" w:rsidRPr="006B799B" w:rsidRDefault="005B3BF3" w:rsidP="00EE22CE">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9.5 × 9 × 0.5cm</w:t>
            </w:r>
          </w:p>
          <w:p w14:paraId="22F61EC0" w14:textId="55228B12" w:rsidR="00A11DDC" w:rsidRPr="006B799B" w:rsidRDefault="002C518D" w:rsidP="00EE22CE">
            <w:pPr>
              <w:tabs>
                <w:tab w:val="left" w:pos="910"/>
              </w:tabs>
              <w:jc w:val="center"/>
              <w:rPr>
                <w:rFonts w:ascii="Rockwell Nova Light" w:hAnsi="Rockwell Nova Light"/>
                <w:noProof/>
                <w:sz w:val="20"/>
                <w:szCs w:val="20"/>
              </w:rPr>
            </w:pPr>
            <w:r w:rsidRPr="006B799B">
              <w:rPr>
                <w:rFonts w:ascii="Rockwell Nova Light" w:hAnsi="Rockwell Nova Light"/>
                <w:noProof/>
                <w:sz w:val="20"/>
                <w:szCs w:val="20"/>
              </w:rPr>
              <w:t>-LE132-</w:t>
            </w:r>
          </w:p>
          <w:p w14:paraId="26CB55D5" w14:textId="77FAEDA3" w:rsidR="00CA5EC8" w:rsidRPr="006B799B" w:rsidRDefault="00A11DDC" w:rsidP="00EE22CE">
            <w:pPr>
              <w:tabs>
                <w:tab w:val="left" w:pos="910"/>
              </w:tabs>
              <w:jc w:val="center"/>
              <w:rPr>
                <w:rFonts w:ascii="Rockwell Nova Light" w:hAnsi="Rockwell Nova Light"/>
                <w:noProof/>
                <w:sz w:val="28"/>
                <w:szCs w:val="28"/>
              </w:rPr>
            </w:pPr>
            <w:r w:rsidRPr="006B799B">
              <w:rPr>
                <w:rFonts w:ascii="Rockwell Nova Light" w:hAnsi="Rockwell Nova Light"/>
                <w:noProof/>
                <w:sz w:val="28"/>
                <w:szCs w:val="28"/>
              </w:rPr>
              <w:t>R140</w:t>
            </w:r>
          </w:p>
          <w:p w14:paraId="24670EF6" w14:textId="7E6B0C4F" w:rsidR="009F3956" w:rsidRPr="006B799B" w:rsidRDefault="009F3956" w:rsidP="00EE22CE">
            <w:pPr>
              <w:tabs>
                <w:tab w:val="left" w:pos="910"/>
              </w:tabs>
              <w:jc w:val="center"/>
              <w:rPr>
                <w:rFonts w:ascii="Rockwell Nova Light" w:hAnsi="Rockwell Nova Light"/>
                <w:sz w:val="23"/>
                <w:szCs w:val="23"/>
              </w:rPr>
            </w:pPr>
            <w:r w:rsidRPr="006B799B">
              <w:rPr>
                <w:rFonts w:ascii="Rockwell Nova Light" w:hAnsi="Rockwell Nova Light"/>
                <w:sz w:val="23"/>
                <w:szCs w:val="23"/>
              </w:rPr>
              <w:t>Available in s</w:t>
            </w:r>
            <w:r w:rsidR="006543C1" w:rsidRPr="006B799B">
              <w:rPr>
                <w:rFonts w:ascii="Rockwell Nova Light" w:hAnsi="Rockwell Nova Light"/>
                <w:sz w:val="23"/>
                <w:szCs w:val="23"/>
              </w:rPr>
              <w:t>tone/ sage</w:t>
            </w:r>
          </w:p>
          <w:p w14:paraId="7618E3C1" w14:textId="6BC41E85" w:rsidR="00E800EF" w:rsidRPr="00E800EF" w:rsidRDefault="009B79EA" w:rsidP="00E800EF">
            <w:r w:rsidRPr="00956127">
              <w:rPr>
                <w:rFonts w:ascii="Rockwell Nova Light" w:hAnsi="Rockwell Nova Light"/>
                <w:noProof/>
                <w:sz w:val="23"/>
                <w:szCs w:val="23"/>
              </w:rPr>
              <w:drawing>
                <wp:anchor distT="0" distB="0" distL="114300" distR="114300" simplePos="0" relativeHeight="251840512" behindDoc="1" locked="0" layoutInCell="1" allowOverlap="1" wp14:anchorId="2F63CE54" wp14:editId="1F006CEF">
                  <wp:simplePos x="0" y="0"/>
                  <wp:positionH relativeFrom="column">
                    <wp:posOffset>1940560</wp:posOffset>
                  </wp:positionH>
                  <wp:positionV relativeFrom="paragraph">
                    <wp:posOffset>401320</wp:posOffset>
                  </wp:positionV>
                  <wp:extent cx="3116580" cy="3116580"/>
                  <wp:effectExtent l="152400" t="152400" r="236220" b="236220"/>
                  <wp:wrapTight wrapText="bothSides">
                    <wp:wrapPolygon edited="0">
                      <wp:start x="-1056" y="-1056"/>
                      <wp:lineTo x="-1056" y="22445"/>
                      <wp:lineTo x="-924" y="23105"/>
                      <wp:lineTo x="22973" y="23105"/>
                      <wp:lineTo x="23105" y="22313"/>
                      <wp:lineTo x="23105" y="1188"/>
                      <wp:lineTo x="22973" y="-792"/>
                      <wp:lineTo x="22973" y="-1056"/>
                      <wp:lineTo x="-1056" y="-1056"/>
                    </wp:wrapPolygon>
                  </wp:wrapTight>
                  <wp:docPr id="32" name="Picture 32" descr="A picture containing plant, arrang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plant, arranged&#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116580" cy="31165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28EA2743" w14:textId="404BEB8A" w:rsidR="00E800EF" w:rsidRPr="00E800EF" w:rsidRDefault="00E800EF" w:rsidP="00E800EF"/>
          <w:p w14:paraId="6AA1C5C7" w14:textId="587E1BC5" w:rsidR="00E800EF" w:rsidRDefault="00E800EF" w:rsidP="00E800EF">
            <w:pPr>
              <w:rPr>
                <w:rFonts w:ascii="Rockwell Nova Light" w:hAnsi="Rockwell Nova Light"/>
                <w:sz w:val="26"/>
                <w:szCs w:val="26"/>
              </w:rPr>
            </w:pPr>
          </w:p>
          <w:p w14:paraId="41F747EF" w14:textId="569C37CA" w:rsidR="00E800EF" w:rsidRPr="00E800EF" w:rsidRDefault="00E800EF" w:rsidP="00E800EF"/>
          <w:p w14:paraId="05CD6D06" w14:textId="06DE9FC6" w:rsidR="00E800EF" w:rsidRPr="00E800EF" w:rsidRDefault="00E800EF" w:rsidP="00E800EF"/>
          <w:p w14:paraId="7EE664D2" w14:textId="4F1A69A6" w:rsidR="00E800EF" w:rsidRPr="00E800EF" w:rsidRDefault="00E800EF" w:rsidP="00E800EF"/>
          <w:p w14:paraId="6976DF09" w14:textId="1182E31C" w:rsidR="00E800EF" w:rsidRPr="00E800EF" w:rsidRDefault="00E800EF" w:rsidP="00E800EF"/>
          <w:p w14:paraId="02DC7BA0" w14:textId="0031FA71" w:rsidR="00E800EF" w:rsidRPr="00E800EF" w:rsidRDefault="00E800EF" w:rsidP="00E800EF"/>
          <w:p w14:paraId="32194841" w14:textId="1CE4DF6A" w:rsidR="00E800EF" w:rsidRPr="00E800EF" w:rsidRDefault="00E800EF" w:rsidP="00E800EF"/>
          <w:p w14:paraId="0137FF6D" w14:textId="5C4EA148" w:rsidR="00E800EF" w:rsidRPr="00E800EF" w:rsidRDefault="00E800EF" w:rsidP="00E800EF"/>
          <w:p w14:paraId="4F8E3933" w14:textId="76E807D3" w:rsidR="00E800EF" w:rsidRPr="00E800EF" w:rsidRDefault="00E800EF" w:rsidP="00E800EF"/>
          <w:p w14:paraId="2377D6BA" w14:textId="08E29351" w:rsidR="00AF055E" w:rsidRPr="0020347D" w:rsidRDefault="00AF055E" w:rsidP="00AF055E"/>
          <w:p w14:paraId="22B795D3" w14:textId="2FDD3381" w:rsidR="0020347D" w:rsidRDefault="00A1207F" w:rsidP="006D1B94">
            <w:pPr>
              <w:rPr>
                <w:rFonts w:ascii="Rockwell Nova Light" w:hAnsi="Rockwell Nova Light" w:cs="Arial"/>
                <w:color w:val="202124"/>
                <w:sz w:val="32"/>
                <w:szCs w:val="32"/>
                <w:shd w:val="clear" w:color="auto" w:fill="FFFFFF"/>
              </w:rPr>
            </w:pPr>
            <w:r>
              <w:rPr>
                <w:noProof/>
              </w:rPr>
              <w:drawing>
                <wp:anchor distT="0" distB="0" distL="114300" distR="114300" simplePos="0" relativeHeight="251485182" behindDoc="1" locked="0" layoutInCell="1" allowOverlap="1" wp14:anchorId="4DF5209F" wp14:editId="0E2740AB">
                  <wp:simplePos x="0" y="0"/>
                  <wp:positionH relativeFrom="column">
                    <wp:posOffset>3528682</wp:posOffset>
                  </wp:positionH>
                  <wp:positionV relativeFrom="paragraph">
                    <wp:posOffset>535940</wp:posOffset>
                  </wp:positionV>
                  <wp:extent cx="3502025" cy="2770505"/>
                  <wp:effectExtent l="76200" t="76200" r="136525" b="125095"/>
                  <wp:wrapTight wrapText="bothSides">
                    <wp:wrapPolygon edited="0">
                      <wp:start x="-235" y="-594"/>
                      <wp:lineTo x="-470" y="-446"/>
                      <wp:lineTo x="-470" y="21833"/>
                      <wp:lineTo x="-235" y="22427"/>
                      <wp:lineTo x="22090" y="22427"/>
                      <wp:lineTo x="22325" y="21090"/>
                      <wp:lineTo x="22325" y="1931"/>
                      <wp:lineTo x="22090" y="-297"/>
                      <wp:lineTo x="22090" y="-594"/>
                      <wp:lineTo x="-235" y="-594"/>
                    </wp:wrapPolygon>
                  </wp:wrapTight>
                  <wp:docPr id="45" name="Picture 45" descr="A green leaf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green leaf on a white background&#10;&#10;Description automatically generated with medium confidence"/>
                          <pic:cNvPicPr/>
                        </pic:nvPicPr>
                        <pic:blipFill rotWithShape="1">
                          <a:blip r:embed="rId44" cstate="print">
                            <a:extLst>
                              <a:ext uri="{28A0092B-C50C-407E-A947-70E740481C1C}">
                                <a14:useLocalDpi xmlns:a14="http://schemas.microsoft.com/office/drawing/2010/main" val="0"/>
                              </a:ext>
                            </a:extLst>
                          </a:blip>
                          <a:srcRect l="2290" t="10787" r="3833" b="17938"/>
                          <a:stretch/>
                        </pic:blipFill>
                        <pic:spPr bwMode="auto">
                          <a:xfrm>
                            <a:off x="0" y="0"/>
                            <a:ext cx="3502025" cy="277050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26"/>
                <w:szCs w:val="26"/>
              </w:rPr>
              <w:drawing>
                <wp:anchor distT="0" distB="0" distL="114300" distR="114300" simplePos="0" relativeHeight="251486207" behindDoc="1" locked="0" layoutInCell="1" allowOverlap="1" wp14:anchorId="2CC12A06" wp14:editId="47E17989">
                  <wp:simplePos x="0" y="0"/>
                  <wp:positionH relativeFrom="column">
                    <wp:posOffset>64298</wp:posOffset>
                  </wp:positionH>
                  <wp:positionV relativeFrom="paragraph">
                    <wp:posOffset>545465</wp:posOffset>
                  </wp:positionV>
                  <wp:extent cx="3502152" cy="2761488"/>
                  <wp:effectExtent l="76200" t="76200" r="136525" b="134620"/>
                  <wp:wrapTight wrapText="bothSides">
                    <wp:wrapPolygon edited="0">
                      <wp:start x="-235" y="-596"/>
                      <wp:lineTo x="-470" y="-447"/>
                      <wp:lineTo x="-470" y="21908"/>
                      <wp:lineTo x="-235" y="22504"/>
                      <wp:lineTo x="22090" y="22504"/>
                      <wp:lineTo x="22325" y="21163"/>
                      <wp:lineTo x="22325" y="1937"/>
                      <wp:lineTo x="22090" y="-298"/>
                      <wp:lineTo x="22090" y="-596"/>
                      <wp:lineTo x="-235" y="-596"/>
                    </wp:wrapPolygon>
                  </wp:wrapTight>
                  <wp:docPr id="43" name="Picture 43" descr="A close-up of a lea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close-up of a leaf&#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t="14150" b="7039"/>
                          <a:stretch/>
                        </pic:blipFill>
                        <pic:spPr bwMode="auto">
                          <a:xfrm>
                            <a:off x="0" y="0"/>
                            <a:ext cx="3502152" cy="2761488"/>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90CB6A" w14:textId="40FA4B4F" w:rsidR="003718A6" w:rsidRPr="00B051D7" w:rsidRDefault="0079483A" w:rsidP="0020347D">
            <w:pPr>
              <w:jc w:val="center"/>
              <w:rPr>
                <w:rFonts w:ascii="Rockwell Nova Light" w:hAnsi="Rockwell Nova Light"/>
                <w:noProof/>
                <w:sz w:val="32"/>
                <w:szCs w:val="32"/>
              </w:rPr>
            </w:pPr>
            <w:r w:rsidRPr="00B051D7">
              <w:rPr>
                <w:rFonts w:ascii="Rockwell Nova Light" w:hAnsi="Rockwell Nova Light" w:cs="Arial"/>
                <w:color w:val="202124"/>
                <w:sz w:val="32"/>
                <w:szCs w:val="32"/>
                <w:shd w:val="clear" w:color="auto" w:fill="FFFFFF"/>
              </w:rPr>
              <w:t>Nasturtium</w:t>
            </w:r>
            <w:r w:rsidRPr="00B051D7">
              <w:rPr>
                <w:rFonts w:ascii="Rockwell Nova Light" w:hAnsi="Rockwell Nova Light"/>
                <w:noProof/>
                <w:sz w:val="32"/>
                <w:szCs w:val="32"/>
              </w:rPr>
              <w:t xml:space="preserve"> plate</w:t>
            </w:r>
          </w:p>
          <w:p w14:paraId="3CFC22D9" w14:textId="2944C6DD" w:rsidR="0079483A" w:rsidRPr="0026467B" w:rsidRDefault="003718A6" w:rsidP="0020347D">
            <w:pPr>
              <w:jc w:val="center"/>
              <w:rPr>
                <w:sz w:val="22"/>
                <w:szCs w:val="22"/>
              </w:rPr>
            </w:pPr>
            <w:r w:rsidRPr="0026467B">
              <w:rPr>
                <w:rFonts w:ascii="Rockwell Nova Light" w:hAnsi="Rockwell Nova Light"/>
                <w:noProof/>
                <w:sz w:val="22"/>
                <w:szCs w:val="22"/>
              </w:rPr>
              <w:t>Medium</w:t>
            </w:r>
          </w:p>
          <w:p w14:paraId="2FD1B1C7" w14:textId="63E52AF5" w:rsidR="0079483A" w:rsidRPr="0026467B" w:rsidRDefault="00EB7374" w:rsidP="0020347D">
            <w:pPr>
              <w:tabs>
                <w:tab w:val="left" w:pos="910"/>
              </w:tabs>
              <w:jc w:val="center"/>
              <w:rPr>
                <w:rFonts w:ascii="Rockwell Nova Light" w:hAnsi="Rockwell Nova Light"/>
                <w:color w:val="686868"/>
                <w:sz w:val="18"/>
                <w:szCs w:val="18"/>
                <w:shd w:val="clear" w:color="auto" w:fill="FFFFFF"/>
              </w:rPr>
            </w:pPr>
            <w:r w:rsidRPr="0026467B">
              <w:rPr>
                <w:rFonts w:ascii="Rockwell Nova Light" w:hAnsi="Rockwell Nova Light"/>
                <w:color w:val="686868"/>
                <w:sz w:val="18"/>
                <w:szCs w:val="18"/>
                <w:shd w:val="clear" w:color="auto" w:fill="FFFFFF"/>
              </w:rPr>
              <w:t>15</w:t>
            </w:r>
            <w:r w:rsidR="0079483A" w:rsidRPr="0026467B">
              <w:rPr>
                <w:rFonts w:ascii="Rockwell Nova Light" w:hAnsi="Rockwell Nova Light"/>
                <w:color w:val="686868"/>
                <w:sz w:val="18"/>
                <w:szCs w:val="18"/>
                <w:shd w:val="clear" w:color="auto" w:fill="FFFFFF"/>
              </w:rPr>
              <w:t xml:space="preserve"> × </w:t>
            </w:r>
            <w:r w:rsidRPr="0026467B">
              <w:rPr>
                <w:rFonts w:ascii="Rockwell Nova Light" w:hAnsi="Rockwell Nova Light"/>
                <w:color w:val="686868"/>
                <w:sz w:val="18"/>
                <w:szCs w:val="18"/>
                <w:shd w:val="clear" w:color="auto" w:fill="FFFFFF"/>
              </w:rPr>
              <w:t>14.5</w:t>
            </w:r>
            <w:r w:rsidR="0079483A" w:rsidRPr="0026467B">
              <w:rPr>
                <w:rFonts w:ascii="Rockwell Nova Light" w:hAnsi="Rockwell Nova Light"/>
                <w:color w:val="686868"/>
                <w:sz w:val="18"/>
                <w:szCs w:val="18"/>
                <w:shd w:val="clear" w:color="auto" w:fill="FFFFFF"/>
              </w:rPr>
              <w:t xml:space="preserve"> × 0.5cm</w:t>
            </w:r>
          </w:p>
          <w:p w14:paraId="1A9DFC0F" w14:textId="386A951C" w:rsidR="0079483A" w:rsidRPr="0026467B" w:rsidRDefault="0079483A" w:rsidP="0020347D">
            <w:pPr>
              <w:tabs>
                <w:tab w:val="left" w:pos="910"/>
              </w:tabs>
              <w:jc w:val="center"/>
              <w:rPr>
                <w:rFonts w:ascii="Rockwell Nova Light" w:hAnsi="Rockwell Nova Light"/>
                <w:noProof/>
                <w:sz w:val="20"/>
                <w:szCs w:val="20"/>
              </w:rPr>
            </w:pPr>
            <w:r w:rsidRPr="0026467B">
              <w:rPr>
                <w:rFonts w:ascii="Rockwell Nova Light" w:hAnsi="Rockwell Nova Light"/>
                <w:noProof/>
                <w:sz w:val="20"/>
                <w:szCs w:val="20"/>
              </w:rPr>
              <w:t>-LE13</w:t>
            </w:r>
            <w:r w:rsidR="00D349B5" w:rsidRPr="0026467B">
              <w:rPr>
                <w:rFonts w:ascii="Rockwell Nova Light" w:hAnsi="Rockwell Nova Light"/>
                <w:noProof/>
                <w:sz w:val="20"/>
                <w:szCs w:val="20"/>
              </w:rPr>
              <w:t>3</w:t>
            </w:r>
            <w:r w:rsidRPr="0026467B">
              <w:rPr>
                <w:rFonts w:ascii="Rockwell Nova Light" w:hAnsi="Rockwell Nova Light"/>
                <w:noProof/>
                <w:sz w:val="20"/>
                <w:szCs w:val="20"/>
              </w:rPr>
              <w:t>-</w:t>
            </w:r>
          </w:p>
          <w:p w14:paraId="39DB79FB" w14:textId="33866DF4" w:rsidR="0079483A" w:rsidRPr="003718A6" w:rsidRDefault="0079483A" w:rsidP="0020347D">
            <w:pPr>
              <w:tabs>
                <w:tab w:val="left" w:pos="910"/>
              </w:tabs>
              <w:jc w:val="center"/>
              <w:rPr>
                <w:rFonts w:ascii="Rockwell Nova Light" w:hAnsi="Rockwell Nova Light"/>
                <w:noProof/>
                <w:sz w:val="28"/>
                <w:szCs w:val="28"/>
              </w:rPr>
            </w:pPr>
            <w:r w:rsidRPr="003718A6">
              <w:rPr>
                <w:rFonts w:ascii="Rockwell Nova Light" w:hAnsi="Rockwell Nova Light"/>
                <w:noProof/>
                <w:sz w:val="28"/>
                <w:szCs w:val="28"/>
              </w:rPr>
              <w:t>R</w:t>
            </w:r>
            <w:r w:rsidR="00B051D7">
              <w:rPr>
                <w:rFonts w:ascii="Rockwell Nova Light" w:hAnsi="Rockwell Nova Light"/>
                <w:noProof/>
                <w:sz w:val="28"/>
                <w:szCs w:val="28"/>
              </w:rPr>
              <w:t>200</w:t>
            </w:r>
          </w:p>
          <w:p w14:paraId="33E3644E" w14:textId="3E6F122E" w:rsidR="0079483A" w:rsidRPr="0026467B" w:rsidRDefault="0079483A" w:rsidP="0020347D">
            <w:pPr>
              <w:tabs>
                <w:tab w:val="left" w:pos="910"/>
              </w:tabs>
              <w:jc w:val="center"/>
              <w:rPr>
                <w:rFonts w:ascii="Rockwell Nova Light" w:hAnsi="Rockwell Nova Light"/>
                <w:sz w:val="23"/>
                <w:szCs w:val="23"/>
              </w:rPr>
            </w:pPr>
            <w:r w:rsidRPr="0026467B">
              <w:rPr>
                <w:rFonts w:ascii="Rockwell Nova Light" w:hAnsi="Rockwell Nova Light"/>
                <w:sz w:val="23"/>
                <w:szCs w:val="23"/>
              </w:rPr>
              <w:t>Available in stone/ sage</w:t>
            </w:r>
          </w:p>
          <w:p w14:paraId="398D2693" w14:textId="296580F1" w:rsidR="00E800EF" w:rsidRPr="00E800EF" w:rsidRDefault="00E800EF" w:rsidP="0026467B">
            <w:pPr>
              <w:tabs>
                <w:tab w:val="left" w:pos="4491"/>
              </w:tabs>
            </w:pPr>
          </w:p>
          <w:p w14:paraId="557FF6BA" w14:textId="394244B6" w:rsidR="00E800EF" w:rsidRDefault="00E800EF" w:rsidP="00E800EF">
            <w:pPr>
              <w:rPr>
                <w:rFonts w:ascii="Rockwell Nova Light" w:hAnsi="Rockwell Nova Light"/>
                <w:sz w:val="26"/>
                <w:szCs w:val="26"/>
              </w:rPr>
            </w:pPr>
          </w:p>
          <w:tbl>
            <w:tblPr>
              <w:tblStyle w:val="TableGrid"/>
              <w:tblpPr w:leftFromText="180" w:rightFromText="180" w:horzAnchor="margin" w:tblpY="868"/>
              <w:tblOverlap w:val="never"/>
              <w:tblW w:w="0" w:type="auto"/>
              <w:tblLook w:val="04A0" w:firstRow="1" w:lastRow="0" w:firstColumn="1" w:lastColumn="0" w:noHBand="0" w:noVBand="1"/>
            </w:tblPr>
            <w:tblGrid>
              <w:gridCol w:w="11178"/>
            </w:tblGrid>
            <w:tr w:rsidR="00CE49DF" w14:paraId="7C9C7C20" w14:textId="77777777" w:rsidTr="00A83F63">
              <w:trPr>
                <w:trHeight w:val="13848"/>
              </w:trPr>
              <w:tc>
                <w:tcPr>
                  <w:tcW w:w="11346" w:type="dxa"/>
                  <w:tcBorders>
                    <w:top w:val="nil"/>
                    <w:left w:val="nil"/>
                    <w:bottom w:val="nil"/>
                    <w:right w:val="nil"/>
                  </w:tcBorders>
                </w:tcPr>
                <w:p w14:paraId="22595D12" w14:textId="3819D150" w:rsidR="00CE49DF" w:rsidRPr="00D71950" w:rsidRDefault="00D71950" w:rsidP="00D308A4">
                  <w:pPr>
                    <w:jc w:val="center"/>
                    <w:rPr>
                      <w:sz w:val="28"/>
                      <w:szCs w:val="28"/>
                    </w:rPr>
                  </w:pPr>
                  <w:r w:rsidRPr="00D71950">
                    <w:rPr>
                      <w:noProof/>
                      <w:sz w:val="28"/>
                      <w:szCs w:val="28"/>
                    </w:rPr>
                    <w:lastRenderedPageBreak/>
                    <w:drawing>
                      <wp:anchor distT="0" distB="0" distL="114300" distR="114300" simplePos="0" relativeHeight="251482107" behindDoc="1" locked="0" layoutInCell="1" allowOverlap="1" wp14:anchorId="7AF9CE2A" wp14:editId="7403E91F">
                        <wp:simplePos x="0" y="0"/>
                        <wp:positionH relativeFrom="column">
                          <wp:posOffset>4486275</wp:posOffset>
                        </wp:positionH>
                        <wp:positionV relativeFrom="paragraph">
                          <wp:posOffset>76200</wp:posOffset>
                        </wp:positionV>
                        <wp:extent cx="2408555" cy="1750695"/>
                        <wp:effectExtent l="76200" t="76200" r="125095" b="135255"/>
                        <wp:wrapTight wrapText="bothSides">
                          <wp:wrapPolygon edited="0">
                            <wp:start x="-342" y="-940"/>
                            <wp:lineTo x="-683" y="-705"/>
                            <wp:lineTo x="-683" y="21859"/>
                            <wp:lineTo x="-342" y="23034"/>
                            <wp:lineTo x="22209" y="23034"/>
                            <wp:lineTo x="22551" y="21859"/>
                            <wp:lineTo x="22551" y="3055"/>
                            <wp:lineTo x="22209" y="-470"/>
                            <wp:lineTo x="22209" y="-940"/>
                            <wp:lineTo x="-342" y="-940"/>
                          </wp:wrapPolygon>
                        </wp:wrapTight>
                        <wp:docPr id="52" name="Picture 52"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green, vegetable&#10;&#10;Description automatically generated"/>
                                <pic:cNvPicPr/>
                              </pic:nvPicPr>
                              <pic:blipFill rotWithShape="1">
                                <a:blip r:embed="rId46" cstate="print">
                                  <a:extLst>
                                    <a:ext uri="{28A0092B-C50C-407E-A947-70E740481C1C}">
                                      <a14:useLocalDpi xmlns:a14="http://schemas.microsoft.com/office/drawing/2010/main" val="0"/>
                                    </a:ext>
                                  </a:extLst>
                                </a:blip>
                                <a:srcRect t="16678" b="10669"/>
                                <a:stretch/>
                              </pic:blipFill>
                              <pic:spPr bwMode="auto">
                                <a:xfrm>
                                  <a:off x="0" y="0"/>
                                  <a:ext cx="2408555" cy="175069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71950">
                    <w:rPr>
                      <w:noProof/>
                      <w:sz w:val="28"/>
                      <w:szCs w:val="28"/>
                    </w:rPr>
                    <w:drawing>
                      <wp:anchor distT="0" distB="0" distL="114300" distR="114300" simplePos="0" relativeHeight="251481082" behindDoc="1" locked="0" layoutInCell="1" allowOverlap="1" wp14:anchorId="2FB63A6C" wp14:editId="517FCB2B">
                        <wp:simplePos x="0" y="0"/>
                        <wp:positionH relativeFrom="column">
                          <wp:posOffset>10795</wp:posOffset>
                        </wp:positionH>
                        <wp:positionV relativeFrom="paragraph">
                          <wp:posOffset>76200</wp:posOffset>
                        </wp:positionV>
                        <wp:extent cx="2349500" cy="1739900"/>
                        <wp:effectExtent l="76200" t="76200" r="127000" b="127000"/>
                        <wp:wrapTight wrapText="bothSides">
                          <wp:wrapPolygon edited="0">
                            <wp:start x="-350" y="-946"/>
                            <wp:lineTo x="-701" y="-709"/>
                            <wp:lineTo x="-701" y="21994"/>
                            <wp:lineTo x="-350" y="22940"/>
                            <wp:lineTo x="22242" y="22940"/>
                            <wp:lineTo x="22592" y="21994"/>
                            <wp:lineTo x="22592" y="3074"/>
                            <wp:lineTo x="22242" y="-473"/>
                            <wp:lineTo x="22242" y="-946"/>
                            <wp:lineTo x="-350" y="-946"/>
                          </wp:wrapPolygon>
                        </wp:wrapTight>
                        <wp:docPr id="51" name="Picture 51" descr="A black feather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black feather on a white background&#10;&#10;Description automatically generated with low confidence"/>
                                <pic:cNvPicPr/>
                              </pic:nvPicPr>
                              <pic:blipFill rotWithShape="1">
                                <a:blip r:embed="rId47" cstate="print">
                                  <a:extLst>
                                    <a:ext uri="{28A0092B-C50C-407E-A947-70E740481C1C}">
                                      <a14:useLocalDpi xmlns:a14="http://schemas.microsoft.com/office/drawing/2010/main" val="0"/>
                                    </a:ext>
                                  </a:extLst>
                                </a:blip>
                                <a:srcRect t="11911" b="10669"/>
                                <a:stretch/>
                              </pic:blipFill>
                              <pic:spPr bwMode="auto">
                                <a:xfrm>
                                  <a:off x="0" y="0"/>
                                  <a:ext cx="2349500" cy="17399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1192" w:rsidRPr="00D71950">
                    <w:rPr>
                      <w:rFonts w:ascii="Rockwell Nova Light" w:hAnsi="Rockwell Nova Light"/>
                      <w:sz w:val="28"/>
                      <w:szCs w:val="28"/>
                    </w:rPr>
                    <w:t>C</w:t>
                  </w:r>
                  <w:r w:rsidR="008B747D" w:rsidRPr="00D71950">
                    <w:rPr>
                      <w:rFonts w:ascii="Rockwell Nova Light" w:hAnsi="Rockwell Nova Light"/>
                      <w:sz w:val="28"/>
                      <w:szCs w:val="28"/>
                    </w:rPr>
                    <w:t>olocasia esculenta</w:t>
                  </w:r>
                </w:p>
                <w:p w14:paraId="6C1273ED" w14:textId="1E9DF8FD" w:rsidR="008B747D" w:rsidRPr="005F2EF7" w:rsidRDefault="008B747D" w:rsidP="00D308A4">
                  <w:pPr>
                    <w:jc w:val="center"/>
                    <w:rPr>
                      <w:rFonts w:ascii="Rockwell Nova Light" w:hAnsi="Rockwell Nova Light"/>
                      <w:sz w:val="32"/>
                      <w:szCs w:val="32"/>
                    </w:rPr>
                  </w:pPr>
                  <w:r w:rsidRPr="005F2EF7">
                    <w:rPr>
                      <w:rFonts w:ascii="Rockwell Nova Light" w:hAnsi="Rockwell Nova Light"/>
                      <w:sz w:val="32"/>
                      <w:szCs w:val="32"/>
                    </w:rPr>
                    <w:t>‘Elephant ear’</w:t>
                  </w:r>
                </w:p>
                <w:p w14:paraId="2D65CFE9" w14:textId="344FBA00" w:rsidR="009F78FD" w:rsidRPr="005F2EF7" w:rsidRDefault="002748AC" w:rsidP="00D308A4">
                  <w:pPr>
                    <w:jc w:val="center"/>
                    <w:rPr>
                      <w:rFonts w:ascii="Rockwell Nova Light" w:hAnsi="Rockwell Nova Light"/>
                      <w:sz w:val="22"/>
                      <w:szCs w:val="22"/>
                    </w:rPr>
                  </w:pPr>
                  <w:r w:rsidRPr="005F2EF7">
                    <w:rPr>
                      <w:rFonts w:ascii="Rockwell Nova Light" w:hAnsi="Rockwell Nova Light"/>
                      <w:sz w:val="22"/>
                      <w:szCs w:val="22"/>
                    </w:rPr>
                    <w:t>Medium</w:t>
                  </w:r>
                </w:p>
                <w:p w14:paraId="719F66AB" w14:textId="6A725613" w:rsidR="002748AC" w:rsidRPr="00145C1D" w:rsidRDefault="0091136C" w:rsidP="00D308A4">
                  <w:pPr>
                    <w:jc w:val="center"/>
                    <w:rPr>
                      <w:rFonts w:ascii="Rockwell Nova Light" w:hAnsi="Rockwell Nova Light"/>
                      <w:color w:val="686868"/>
                      <w:sz w:val="18"/>
                      <w:szCs w:val="18"/>
                      <w:shd w:val="clear" w:color="auto" w:fill="FFFFFF"/>
                    </w:rPr>
                  </w:pPr>
                  <w:r w:rsidRPr="00145C1D">
                    <w:rPr>
                      <w:rFonts w:ascii="Rockwell Nova Light" w:hAnsi="Rockwell Nova Light"/>
                      <w:sz w:val="18"/>
                      <w:szCs w:val="18"/>
                    </w:rPr>
                    <w:t xml:space="preserve">20 </w:t>
                  </w:r>
                  <w:r w:rsidRPr="00145C1D">
                    <w:rPr>
                      <w:rFonts w:ascii="Rockwell Nova Light" w:hAnsi="Rockwell Nova Light"/>
                      <w:color w:val="686868"/>
                      <w:sz w:val="18"/>
                      <w:szCs w:val="18"/>
                      <w:shd w:val="clear" w:color="auto" w:fill="FFFFFF"/>
                    </w:rPr>
                    <w:t xml:space="preserve">× 11 × </w:t>
                  </w:r>
                  <w:r w:rsidR="00D40349" w:rsidRPr="00145C1D">
                    <w:rPr>
                      <w:rFonts w:ascii="Rockwell Nova Light" w:hAnsi="Rockwell Nova Light"/>
                      <w:color w:val="686868"/>
                      <w:sz w:val="18"/>
                      <w:szCs w:val="18"/>
                      <w:shd w:val="clear" w:color="auto" w:fill="FFFFFF"/>
                    </w:rPr>
                    <w:t>0.5cm</w:t>
                  </w:r>
                </w:p>
                <w:p w14:paraId="3F5D00DA" w14:textId="5540A7BE" w:rsidR="00D40349" w:rsidRPr="00145C1D" w:rsidRDefault="00D40349" w:rsidP="00D308A4">
                  <w:pPr>
                    <w:jc w:val="center"/>
                    <w:rPr>
                      <w:rFonts w:ascii="Rockwell Nova Light" w:hAnsi="Rockwell Nova Light"/>
                      <w:sz w:val="20"/>
                      <w:szCs w:val="20"/>
                    </w:rPr>
                  </w:pPr>
                  <w:r w:rsidRPr="00145C1D">
                    <w:rPr>
                      <w:rFonts w:ascii="Rockwell Nova Light" w:hAnsi="Rockwell Nova Light"/>
                      <w:color w:val="686868"/>
                      <w:sz w:val="20"/>
                      <w:szCs w:val="20"/>
                      <w:shd w:val="clear" w:color="auto" w:fill="FFFFFF"/>
                    </w:rPr>
                    <w:t>-LE134-</w:t>
                  </w:r>
                </w:p>
                <w:p w14:paraId="29257FA0" w14:textId="208CBB72" w:rsidR="008B747D" w:rsidRPr="00145C1D" w:rsidRDefault="00377431" w:rsidP="00D308A4">
                  <w:pPr>
                    <w:jc w:val="center"/>
                    <w:rPr>
                      <w:rFonts w:ascii="Rockwell Nova Light" w:hAnsi="Rockwell Nova Light"/>
                      <w:sz w:val="28"/>
                      <w:szCs w:val="28"/>
                    </w:rPr>
                  </w:pPr>
                  <w:r w:rsidRPr="00145C1D">
                    <w:rPr>
                      <w:rFonts w:ascii="Rockwell Nova Light" w:hAnsi="Rockwell Nova Light"/>
                      <w:sz w:val="28"/>
                      <w:szCs w:val="28"/>
                    </w:rPr>
                    <w:t>R240</w:t>
                  </w:r>
                </w:p>
                <w:p w14:paraId="5B023F94" w14:textId="67DB1861" w:rsidR="00914C73" w:rsidRDefault="00D71950" w:rsidP="00D308A4">
                  <w:pPr>
                    <w:jc w:val="center"/>
                    <w:rPr>
                      <w:rFonts w:ascii="Rockwell Nova Light" w:hAnsi="Rockwell Nova Light"/>
                      <w:sz w:val="23"/>
                      <w:szCs w:val="23"/>
                    </w:rPr>
                  </w:pPr>
                  <w:r w:rsidRPr="005F2EF7">
                    <w:rPr>
                      <w:rFonts w:ascii="Rockwell Nova Light" w:hAnsi="Rockwell Nova Light"/>
                      <w:noProof/>
                      <w:sz w:val="32"/>
                      <w:szCs w:val="32"/>
                    </w:rPr>
                    <w:drawing>
                      <wp:anchor distT="0" distB="0" distL="114300" distR="114300" simplePos="0" relativeHeight="251845632" behindDoc="1" locked="0" layoutInCell="1" allowOverlap="1" wp14:anchorId="4D3A953E" wp14:editId="62937986">
                        <wp:simplePos x="0" y="0"/>
                        <wp:positionH relativeFrom="column">
                          <wp:posOffset>1887855</wp:posOffset>
                        </wp:positionH>
                        <wp:positionV relativeFrom="paragraph">
                          <wp:posOffset>588010</wp:posOffset>
                        </wp:positionV>
                        <wp:extent cx="3190875" cy="2997200"/>
                        <wp:effectExtent l="152400" t="152400" r="238125" b="222250"/>
                        <wp:wrapTight wrapText="bothSides">
                          <wp:wrapPolygon edited="0">
                            <wp:start x="-1032" y="-1098"/>
                            <wp:lineTo x="-1032" y="21966"/>
                            <wp:lineTo x="-903" y="23064"/>
                            <wp:lineTo x="22954" y="23064"/>
                            <wp:lineTo x="23083" y="21142"/>
                            <wp:lineTo x="23083" y="1236"/>
                            <wp:lineTo x="22954" y="-824"/>
                            <wp:lineTo x="22954" y="-1098"/>
                            <wp:lineTo x="-1032" y="-1098"/>
                          </wp:wrapPolygon>
                        </wp:wrapTight>
                        <wp:docPr id="50" name="Picture 50" descr="A picture containing green,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green, plant&#10;&#10;Description automatically generated"/>
                                <pic:cNvPicPr/>
                              </pic:nvPicPr>
                              <pic:blipFill rotWithShape="1">
                                <a:blip r:embed="rId48">
                                  <a:extLst>
                                    <a:ext uri="{28A0092B-C50C-407E-A947-70E740481C1C}">
                                      <a14:useLocalDpi xmlns:a14="http://schemas.microsoft.com/office/drawing/2010/main" val="0"/>
                                    </a:ext>
                                  </a:extLst>
                                </a:blip>
                                <a:srcRect t="6082"/>
                                <a:stretch/>
                              </pic:blipFill>
                              <pic:spPr bwMode="auto">
                                <a:xfrm>
                                  <a:off x="0" y="0"/>
                                  <a:ext cx="3190875" cy="2997200"/>
                                </a:xfrm>
                                <a:prstGeom prst="rect">
                                  <a:avLst/>
                                </a:prstGeom>
                                <a:ln w="1270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4C73" w:rsidRPr="00145C1D">
                    <w:rPr>
                      <w:rFonts w:ascii="Rockwell Nova Light" w:hAnsi="Rockwell Nova Light"/>
                      <w:sz w:val="23"/>
                      <w:szCs w:val="23"/>
                    </w:rPr>
                    <w:t xml:space="preserve">Available in </w:t>
                  </w:r>
                  <w:r w:rsidR="005F2EF7" w:rsidRPr="00145C1D">
                    <w:rPr>
                      <w:rFonts w:ascii="Rockwell Nova Light" w:hAnsi="Rockwell Nova Light"/>
                      <w:sz w:val="23"/>
                      <w:szCs w:val="23"/>
                    </w:rPr>
                    <w:t>black/ green</w:t>
                  </w:r>
                </w:p>
                <w:p w14:paraId="5B4327E4" w14:textId="3A5E29D3" w:rsidR="0043227E" w:rsidRDefault="0043227E" w:rsidP="00D308A4">
                  <w:pPr>
                    <w:jc w:val="center"/>
                    <w:rPr>
                      <w:rFonts w:ascii="Rockwell Nova Light" w:hAnsi="Rockwell Nova Light"/>
                      <w:sz w:val="23"/>
                      <w:szCs w:val="23"/>
                    </w:rPr>
                  </w:pPr>
                </w:p>
                <w:p w14:paraId="49774EE1" w14:textId="77777777" w:rsidR="0043227E" w:rsidRPr="00145C1D" w:rsidRDefault="0043227E" w:rsidP="00D308A4">
                  <w:pPr>
                    <w:jc w:val="center"/>
                    <w:rPr>
                      <w:rFonts w:ascii="Rockwell Nova Light" w:hAnsi="Rockwell Nova Light"/>
                      <w:sz w:val="23"/>
                      <w:szCs w:val="23"/>
                    </w:rPr>
                  </w:pPr>
                </w:p>
                <w:p w14:paraId="6CC4B2FC" w14:textId="77777777" w:rsidR="0043227E" w:rsidRDefault="0043227E" w:rsidP="00E800EF">
                  <w:pPr>
                    <w:jc w:val="center"/>
                    <w:rPr>
                      <w:rFonts w:ascii="Rockwell Nova Light" w:hAnsi="Rockwell Nova Light"/>
                      <w:noProof/>
                      <w:sz w:val="32"/>
                      <w:szCs w:val="32"/>
                    </w:rPr>
                  </w:pPr>
                </w:p>
                <w:p w14:paraId="6F2FF56F" w14:textId="77777777" w:rsidR="0043227E" w:rsidRDefault="0043227E" w:rsidP="00E800EF">
                  <w:pPr>
                    <w:jc w:val="center"/>
                    <w:rPr>
                      <w:noProof/>
                      <w:sz w:val="32"/>
                      <w:szCs w:val="32"/>
                    </w:rPr>
                  </w:pPr>
                </w:p>
                <w:p w14:paraId="5B2E5BB7" w14:textId="77777777" w:rsidR="0043227E" w:rsidRDefault="0043227E" w:rsidP="00E800EF">
                  <w:pPr>
                    <w:jc w:val="center"/>
                    <w:rPr>
                      <w:noProof/>
                      <w:sz w:val="32"/>
                      <w:szCs w:val="32"/>
                    </w:rPr>
                  </w:pPr>
                </w:p>
                <w:p w14:paraId="2C0E75CB" w14:textId="77777777" w:rsidR="0043227E" w:rsidRDefault="0043227E" w:rsidP="00E800EF">
                  <w:pPr>
                    <w:jc w:val="center"/>
                    <w:rPr>
                      <w:noProof/>
                      <w:sz w:val="32"/>
                      <w:szCs w:val="32"/>
                    </w:rPr>
                  </w:pPr>
                </w:p>
                <w:p w14:paraId="6297A719" w14:textId="77777777" w:rsidR="0043227E" w:rsidRDefault="0043227E" w:rsidP="00E800EF">
                  <w:pPr>
                    <w:jc w:val="center"/>
                    <w:rPr>
                      <w:rFonts w:ascii="Rockwell Nova Light" w:hAnsi="Rockwell Nova Light"/>
                      <w:noProof/>
                      <w:sz w:val="32"/>
                      <w:szCs w:val="32"/>
                    </w:rPr>
                  </w:pPr>
                </w:p>
                <w:p w14:paraId="620D04E9" w14:textId="77777777" w:rsidR="0043227E" w:rsidRDefault="0043227E" w:rsidP="00E800EF">
                  <w:pPr>
                    <w:jc w:val="center"/>
                    <w:rPr>
                      <w:noProof/>
                      <w:sz w:val="32"/>
                      <w:szCs w:val="32"/>
                    </w:rPr>
                  </w:pPr>
                </w:p>
                <w:p w14:paraId="27B4F399" w14:textId="77777777" w:rsidR="0043227E" w:rsidRDefault="0043227E" w:rsidP="00E800EF">
                  <w:pPr>
                    <w:jc w:val="center"/>
                    <w:rPr>
                      <w:noProof/>
                      <w:sz w:val="32"/>
                      <w:szCs w:val="32"/>
                    </w:rPr>
                  </w:pPr>
                </w:p>
                <w:p w14:paraId="56B02775" w14:textId="77777777" w:rsidR="0043227E" w:rsidRDefault="0043227E" w:rsidP="00E800EF">
                  <w:pPr>
                    <w:jc w:val="center"/>
                    <w:rPr>
                      <w:noProof/>
                      <w:sz w:val="32"/>
                      <w:szCs w:val="32"/>
                    </w:rPr>
                  </w:pPr>
                </w:p>
                <w:p w14:paraId="3207C9C2" w14:textId="77777777" w:rsidR="0043227E" w:rsidRDefault="0043227E" w:rsidP="00E800EF">
                  <w:pPr>
                    <w:jc w:val="center"/>
                    <w:rPr>
                      <w:noProof/>
                      <w:sz w:val="32"/>
                      <w:szCs w:val="32"/>
                    </w:rPr>
                  </w:pPr>
                </w:p>
                <w:p w14:paraId="262331C6" w14:textId="7F6D439F" w:rsidR="00F57059" w:rsidRPr="00F57059" w:rsidRDefault="00703571" w:rsidP="00F57059">
                  <w:pPr>
                    <w:jc w:val="center"/>
                    <w:rPr>
                      <w:noProof/>
                      <w:sz w:val="32"/>
                      <w:szCs w:val="32"/>
                    </w:rPr>
                  </w:pPr>
                  <w:r w:rsidRPr="005F2EF7">
                    <w:rPr>
                      <w:rFonts w:ascii="Rockwell Nova Light" w:hAnsi="Rockwell Nova Light"/>
                      <w:noProof/>
                      <w:sz w:val="32"/>
                      <w:szCs w:val="32"/>
                    </w:rPr>
                    <w:drawing>
                      <wp:anchor distT="0" distB="0" distL="114300" distR="114300" simplePos="0" relativeHeight="251857920" behindDoc="1" locked="0" layoutInCell="1" allowOverlap="1" wp14:anchorId="56AEF66A" wp14:editId="6127C417">
                        <wp:simplePos x="0" y="0"/>
                        <wp:positionH relativeFrom="column">
                          <wp:posOffset>3629025</wp:posOffset>
                        </wp:positionH>
                        <wp:positionV relativeFrom="paragraph">
                          <wp:posOffset>511810</wp:posOffset>
                        </wp:positionV>
                        <wp:extent cx="3175000" cy="2038985"/>
                        <wp:effectExtent l="76200" t="76200" r="139700" b="132715"/>
                        <wp:wrapTight wrapText="bothSides">
                          <wp:wrapPolygon edited="0">
                            <wp:start x="-259" y="-807"/>
                            <wp:lineTo x="-518" y="-605"/>
                            <wp:lineTo x="-518" y="21997"/>
                            <wp:lineTo x="-259" y="22804"/>
                            <wp:lineTo x="22162" y="22804"/>
                            <wp:lineTo x="22421" y="21997"/>
                            <wp:lineTo x="22421" y="2623"/>
                            <wp:lineTo x="22162" y="-404"/>
                            <wp:lineTo x="22162" y="-807"/>
                            <wp:lineTo x="-259" y="-807"/>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49" cstate="print">
                                  <a:extLst>
                                    <a:ext uri="{28A0092B-C50C-407E-A947-70E740481C1C}">
                                      <a14:useLocalDpi xmlns:a14="http://schemas.microsoft.com/office/drawing/2010/main" val="0"/>
                                    </a:ext>
                                  </a:extLst>
                                </a:blip>
                                <a:srcRect l="51532" r="1683" b="11966"/>
                                <a:stretch/>
                              </pic:blipFill>
                              <pic:spPr bwMode="auto">
                                <a:xfrm>
                                  <a:off x="0" y="0"/>
                                  <a:ext cx="3175000" cy="203898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57059">
                    <w:rPr>
                      <w:noProof/>
                      <w:sz w:val="32"/>
                      <w:szCs w:val="32"/>
                    </w:rPr>
                    <w:t>\</w:t>
                  </w:r>
                </w:p>
                <w:p w14:paraId="78BE0A29" w14:textId="05B09723" w:rsidR="0043227E" w:rsidRPr="00F57059" w:rsidRDefault="00703571" w:rsidP="00703571">
                  <w:pPr>
                    <w:jc w:val="center"/>
                    <w:rPr>
                      <w:rFonts w:ascii="Rockwell Nova Light" w:hAnsi="Rockwell Nova Light"/>
                      <w:noProof/>
                      <w:sz w:val="28"/>
                      <w:szCs w:val="28"/>
                    </w:rPr>
                  </w:pPr>
                  <w:r w:rsidRPr="005F2EF7">
                    <w:rPr>
                      <w:rFonts w:ascii="Rockwell Nova Light" w:hAnsi="Rockwell Nova Light"/>
                      <w:noProof/>
                      <w:sz w:val="32"/>
                      <w:szCs w:val="32"/>
                    </w:rPr>
                    <w:drawing>
                      <wp:anchor distT="0" distB="0" distL="114300" distR="114300" simplePos="0" relativeHeight="251856896" behindDoc="1" locked="0" layoutInCell="1" allowOverlap="1" wp14:anchorId="1A165FD2" wp14:editId="408462B8">
                        <wp:simplePos x="0" y="0"/>
                        <wp:positionH relativeFrom="column">
                          <wp:posOffset>137795</wp:posOffset>
                        </wp:positionH>
                        <wp:positionV relativeFrom="paragraph">
                          <wp:posOffset>303530</wp:posOffset>
                        </wp:positionV>
                        <wp:extent cx="3314700" cy="2032000"/>
                        <wp:effectExtent l="76200" t="76200" r="133350" b="139700"/>
                        <wp:wrapTight wrapText="bothSides">
                          <wp:wrapPolygon edited="0">
                            <wp:start x="-248" y="-810"/>
                            <wp:lineTo x="-497" y="-608"/>
                            <wp:lineTo x="-497" y="22073"/>
                            <wp:lineTo x="-248" y="22883"/>
                            <wp:lineTo x="22097" y="22883"/>
                            <wp:lineTo x="22345" y="22073"/>
                            <wp:lineTo x="22345" y="2633"/>
                            <wp:lineTo x="22097" y="-405"/>
                            <wp:lineTo x="22097" y="-810"/>
                            <wp:lineTo x="-248" y="-810"/>
                          </wp:wrapPolygon>
                        </wp:wrapTight>
                        <wp:docPr id="15" name="Picture 15"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vegetable&#10;&#10;Description automatically generated"/>
                                <pic:cNvPicPr/>
                              </pic:nvPicPr>
                              <pic:blipFill rotWithShape="1">
                                <a:blip r:embed="rId49" cstate="print">
                                  <a:extLst>
                                    <a:ext uri="{28A0092B-C50C-407E-A947-70E740481C1C}">
                                      <a14:useLocalDpi xmlns:a14="http://schemas.microsoft.com/office/drawing/2010/main" val="0"/>
                                    </a:ext>
                                  </a:extLst>
                                </a:blip>
                                <a:srcRect l="1611" t="10488" r="50226" b="5612"/>
                                <a:stretch/>
                              </pic:blipFill>
                              <pic:spPr bwMode="auto">
                                <a:xfrm>
                                  <a:off x="0" y="0"/>
                                  <a:ext cx="3314700" cy="20320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227E" w:rsidRPr="00F57059">
                    <w:rPr>
                      <w:rFonts w:ascii="Rockwell Nova Light" w:hAnsi="Rockwell Nova Light"/>
                      <w:noProof/>
                      <w:sz w:val="28"/>
                      <w:szCs w:val="28"/>
                    </w:rPr>
                    <w:t>Colocasia</w:t>
                  </w:r>
                  <w:r w:rsidR="0053757C" w:rsidRPr="00F57059">
                    <w:rPr>
                      <w:rFonts w:ascii="Rockwell Nova Light" w:hAnsi="Rockwell Nova Light"/>
                      <w:noProof/>
                      <w:sz w:val="28"/>
                      <w:szCs w:val="28"/>
                    </w:rPr>
                    <w:t xml:space="preserve"> esculenta </w:t>
                  </w:r>
                </w:p>
                <w:p w14:paraId="469F2682" w14:textId="5F281EAE" w:rsidR="0053757C" w:rsidRPr="00F57059" w:rsidRDefault="0053757C" w:rsidP="00E800EF">
                  <w:pPr>
                    <w:jc w:val="center"/>
                    <w:rPr>
                      <w:rFonts w:ascii="Rockwell Nova Light" w:hAnsi="Rockwell Nova Light"/>
                      <w:noProof/>
                      <w:sz w:val="32"/>
                      <w:szCs w:val="32"/>
                    </w:rPr>
                  </w:pPr>
                  <w:r w:rsidRPr="00F57059">
                    <w:rPr>
                      <w:rFonts w:ascii="Rockwell Nova Light" w:hAnsi="Rockwell Nova Light"/>
                      <w:noProof/>
                      <w:sz w:val="32"/>
                      <w:szCs w:val="32"/>
                    </w:rPr>
                    <w:t xml:space="preserve">‘Elephant ear’ </w:t>
                  </w:r>
                </w:p>
                <w:p w14:paraId="2F27B8B9" w14:textId="00CED454" w:rsidR="0053757C" w:rsidRPr="00F57059" w:rsidRDefault="0053757C" w:rsidP="00E800EF">
                  <w:pPr>
                    <w:jc w:val="center"/>
                    <w:rPr>
                      <w:rFonts w:ascii="Rockwell Nova Light" w:hAnsi="Rockwell Nova Light"/>
                      <w:noProof/>
                      <w:sz w:val="22"/>
                      <w:szCs w:val="22"/>
                    </w:rPr>
                  </w:pPr>
                  <w:r w:rsidRPr="00F57059">
                    <w:rPr>
                      <w:rFonts w:ascii="Rockwell Nova Light" w:hAnsi="Rockwell Nova Light"/>
                      <w:noProof/>
                      <w:sz w:val="22"/>
                      <w:szCs w:val="22"/>
                    </w:rPr>
                    <w:t>Large</w:t>
                  </w:r>
                </w:p>
                <w:p w14:paraId="458BC335" w14:textId="2FF4CAD4" w:rsidR="0053757C" w:rsidRPr="00F57059" w:rsidRDefault="009D451A" w:rsidP="00E800EF">
                  <w:pPr>
                    <w:jc w:val="center"/>
                    <w:rPr>
                      <w:rFonts w:ascii="Rockwell Nova Light" w:hAnsi="Rockwell Nova Light"/>
                      <w:color w:val="686868"/>
                      <w:sz w:val="18"/>
                      <w:szCs w:val="18"/>
                      <w:shd w:val="clear" w:color="auto" w:fill="FFFFFF"/>
                    </w:rPr>
                  </w:pPr>
                  <w:r w:rsidRPr="00F57059">
                    <w:rPr>
                      <w:rFonts w:ascii="Rockwell Nova Light" w:hAnsi="Rockwell Nova Light"/>
                      <w:noProof/>
                      <w:sz w:val="18"/>
                      <w:szCs w:val="18"/>
                    </w:rPr>
                    <w:t xml:space="preserve">32 </w:t>
                  </w:r>
                  <w:r w:rsidRPr="00F57059">
                    <w:rPr>
                      <w:rFonts w:ascii="Rockwell Nova Light" w:hAnsi="Rockwell Nova Light"/>
                      <w:color w:val="686868"/>
                      <w:sz w:val="18"/>
                      <w:szCs w:val="18"/>
                      <w:shd w:val="clear" w:color="auto" w:fill="FFFFFF"/>
                    </w:rPr>
                    <w:t xml:space="preserve">× </w:t>
                  </w:r>
                  <w:r w:rsidR="003F71E4" w:rsidRPr="00F57059">
                    <w:rPr>
                      <w:rFonts w:ascii="Rockwell Nova Light" w:hAnsi="Rockwell Nova Light"/>
                      <w:color w:val="686868"/>
                      <w:sz w:val="18"/>
                      <w:szCs w:val="18"/>
                      <w:shd w:val="clear" w:color="auto" w:fill="FFFFFF"/>
                    </w:rPr>
                    <w:t>22 × 0.5cm</w:t>
                  </w:r>
                </w:p>
                <w:p w14:paraId="4D3A6B62" w14:textId="4EDB532B" w:rsidR="003F71E4" w:rsidRPr="00F57059" w:rsidRDefault="003F71E4" w:rsidP="00E800EF">
                  <w:pPr>
                    <w:jc w:val="center"/>
                    <w:rPr>
                      <w:rFonts w:ascii="Rockwell Nova Light" w:hAnsi="Rockwell Nova Light"/>
                      <w:color w:val="686868"/>
                      <w:sz w:val="20"/>
                      <w:szCs w:val="20"/>
                      <w:shd w:val="clear" w:color="auto" w:fill="FFFFFF"/>
                    </w:rPr>
                  </w:pPr>
                  <w:r w:rsidRPr="00F57059">
                    <w:rPr>
                      <w:rFonts w:ascii="Rockwell Nova Light" w:hAnsi="Rockwell Nova Light"/>
                      <w:color w:val="686868"/>
                      <w:sz w:val="20"/>
                      <w:szCs w:val="20"/>
                      <w:shd w:val="clear" w:color="auto" w:fill="FFFFFF"/>
                    </w:rPr>
                    <w:t xml:space="preserve">-LE135- </w:t>
                  </w:r>
                </w:p>
                <w:p w14:paraId="2B67F5D3" w14:textId="260F0986" w:rsidR="00B66928" w:rsidRDefault="00B66928" w:rsidP="00E800EF">
                  <w:pPr>
                    <w:jc w:val="center"/>
                    <w:rPr>
                      <w:rFonts w:ascii="Rockwell Nova Light" w:hAnsi="Rockwell Nova Light"/>
                      <w:noProof/>
                      <w:sz w:val="28"/>
                      <w:szCs w:val="28"/>
                    </w:rPr>
                  </w:pPr>
                  <w:r w:rsidRPr="00F57059">
                    <w:rPr>
                      <w:rFonts w:ascii="Rockwell Nova Light" w:hAnsi="Rockwell Nova Light"/>
                      <w:noProof/>
                      <w:sz w:val="28"/>
                      <w:szCs w:val="28"/>
                    </w:rPr>
                    <w:t>R</w:t>
                  </w:r>
                  <w:r w:rsidR="00553421" w:rsidRPr="00F57059">
                    <w:rPr>
                      <w:rFonts w:ascii="Rockwell Nova Light" w:hAnsi="Rockwell Nova Light"/>
                      <w:noProof/>
                      <w:sz w:val="28"/>
                      <w:szCs w:val="28"/>
                    </w:rPr>
                    <w:t>310</w:t>
                  </w:r>
                </w:p>
                <w:p w14:paraId="29ED195F" w14:textId="69BB286A" w:rsidR="00003FA3" w:rsidRPr="00003FA3" w:rsidRDefault="00003FA3" w:rsidP="00E800EF">
                  <w:pPr>
                    <w:jc w:val="center"/>
                    <w:rPr>
                      <w:rFonts w:ascii="Rockwell Nova Light" w:hAnsi="Rockwell Nova Light"/>
                      <w:noProof/>
                      <w:sz w:val="23"/>
                      <w:szCs w:val="23"/>
                    </w:rPr>
                  </w:pPr>
                  <w:r w:rsidRPr="00003FA3">
                    <w:rPr>
                      <w:rFonts w:ascii="Rockwell Nova Light" w:hAnsi="Rockwell Nova Light"/>
                      <w:noProof/>
                      <w:sz w:val="23"/>
                      <w:szCs w:val="23"/>
                    </w:rPr>
                    <w:t>Available in black/green</w:t>
                  </w:r>
                </w:p>
                <w:p w14:paraId="0A9FC789" w14:textId="77777777" w:rsidR="009F78FD" w:rsidRDefault="009F78FD" w:rsidP="0043227E">
                  <w:pPr>
                    <w:jc w:val="center"/>
                  </w:pPr>
                </w:p>
                <w:p w14:paraId="15AE7B7F" w14:textId="17F1D790" w:rsidR="008F6DCA" w:rsidRDefault="00FA298B" w:rsidP="00896676">
                  <w:pPr>
                    <w:pStyle w:val="ListParagraph"/>
                  </w:pPr>
                  <w:r w:rsidRPr="00621745">
                    <w:rPr>
                      <w:noProof/>
                    </w:rPr>
                    <mc:AlternateContent>
                      <mc:Choice Requires="wps">
                        <w:drawing>
                          <wp:anchor distT="0" distB="0" distL="114300" distR="114300" simplePos="0" relativeHeight="251868160" behindDoc="0" locked="0" layoutInCell="1" allowOverlap="1" wp14:anchorId="15AC1902" wp14:editId="169A9FA5">
                            <wp:simplePos x="0" y="0"/>
                            <wp:positionH relativeFrom="column">
                              <wp:posOffset>-539626</wp:posOffset>
                            </wp:positionH>
                            <wp:positionV relativeFrom="paragraph">
                              <wp:posOffset>229581</wp:posOffset>
                            </wp:positionV>
                            <wp:extent cx="7795895" cy="51435"/>
                            <wp:effectExtent l="0" t="0" r="33655" b="24765"/>
                            <wp:wrapNone/>
                            <wp:docPr id="60" name="Straight Connector 60"/>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7CA17618" id="Straight Connector 60" o:spid="_x0000_s1026" style="position:absolute;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5pt,18.1pt" to="571.3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" strokecolor="black [3200]" strokeweight="1.5pt"/>
                        </w:pict>
                      </mc:Fallback>
                    </mc:AlternateContent>
                  </w:r>
                </w:p>
                <w:p w14:paraId="76648415" w14:textId="5237AAF7" w:rsidR="008706E1" w:rsidRDefault="00FA298B" w:rsidP="00896676">
                  <w:pPr>
                    <w:pStyle w:val="ListParagraph"/>
                  </w:pPr>
                  <w:r w:rsidRPr="00621745">
                    <w:rPr>
                      <w:noProof/>
                    </w:rPr>
                    <mc:AlternateContent>
                      <mc:Choice Requires="wps">
                        <w:drawing>
                          <wp:anchor distT="0" distB="0" distL="114300" distR="114300" simplePos="0" relativeHeight="251867136" behindDoc="0" locked="0" layoutInCell="1" allowOverlap="1" wp14:anchorId="02224167" wp14:editId="07837D04">
                            <wp:simplePos x="0" y="0"/>
                            <wp:positionH relativeFrom="column">
                              <wp:posOffset>89535</wp:posOffset>
                            </wp:positionH>
                            <wp:positionV relativeFrom="paragraph">
                              <wp:posOffset>75404</wp:posOffset>
                            </wp:positionV>
                            <wp:extent cx="0" cy="1951149"/>
                            <wp:effectExtent l="0" t="0" r="38100" b="30480"/>
                            <wp:wrapNone/>
                            <wp:docPr id="59" name="Straight Connector 59"/>
                            <wp:cNvGraphicFramePr/>
                            <a:graphic xmlns:a="http://schemas.openxmlformats.org/drawingml/2006/main">
                              <a:graphicData uri="http://schemas.microsoft.com/office/word/2010/wordprocessingShape">
                                <wps:wsp>
                                  <wps:cNvCnPr/>
                                  <wps:spPr>
                                    <a:xfrm>
                                      <a:off x="0" y="0"/>
                                      <a:ext cx="0" cy="1951149"/>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78547A" id="Straight Connector 59"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5.95pt" to="7.05pt,1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" strokecolor="black [3200]" strokeweight="1.5pt"/>
                        </w:pict>
                      </mc:Fallback>
                    </mc:AlternateContent>
                  </w:r>
                </w:p>
                <w:p w14:paraId="7A836229" w14:textId="22BC1DE9" w:rsidR="008706E1" w:rsidRDefault="008706E1" w:rsidP="00896676">
                  <w:pPr>
                    <w:pStyle w:val="ListParagraph"/>
                  </w:pPr>
                </w:p>
                <w:p w14:paraId="25D44265" w14:textId="77777777" w:rsidR="00360D19" w:rsidRDefault="00360D19" w:rsidP="00896676">
                  <w:pPr>
                    <w:pStyle w:val="ListParagraph"/>
                  </w:pPr>
                </w:p>
                <w:p w14:paraId="325F5C84" w14:textId="65487E40" w:rsidR="004B2C61" w:rsidRPr="00A00C5C" w:rsidRDefault="004B2C61" w:rsidP="00A00C5C">
                  <w:pPr>
                    <w:pStyle w:val="ListParagraph"/>
                    <w:numPr>
                      <w:ilvl w:val="0"/>
                      <w:numId w:val="31"/>
                    </w:numPr>
                    <w:shd w:val="clear" w:color="auto" w:fill="FFFFFF"/>
                    <w:spacing w:after="420"/>
                    <w:rPr>
                      <w:rFonts w:ascii="Rockwell Nova Light" w:eastAsia="Times New Roman" w:hAnsi="Rockwell Nova Light"/>
                      <w:color w:val="686868"/>
                      <w:lang w:val="en-ZA" w:eastAsia="en-ZA"/>
                    </w:rPr>
                  </w:pPr>
                  <w:r w:rsidRPr="00A00C5C">
                    <w:rPr>
                      <w:rFonts w:ascii="Rockwell Nova Light" w:eastAsia="Times New Roman" w:hAnsi="Rockwell Nova Light"/>
                      <w:color w:val="686868"/>
                      <w:lang w:val="en-ZA" w:eastAsia="en-ZA"/>
                    </w:rPr>
                    <w:t xml:space="preserve">Each </w:t>
                  </w:r>
                  <w:r w:rsidR="00E067B5" w:rsidRPr="00A00C5C">
                    <w:rPr>
                      <w:rFonts w:ascii="Rockwell Nova Light" w:eastAsia="Times New Roman" w:hAnsi="Rockwell Nova Light"/>
                      <w:color w:val="686868"/>
                      <w:lang w:val="en-ZA" w:eastAsia="en-ZA"/>
                    </w:rPr>
                    <w:t>item</w:t>
                  </w:r>
                  <w:r w:rsidRPr="00A00C5C">
                    <w:rPr>
                      <w:rFonts w:ascii="Rockwell Nova Light" w:eastAsia="Times New Roman" w:hAnsi="Rockwell Nova Light"/>
                      <w:color w:val="686868"/>
                      <w:lang w:val="en-ZA" w:eastAsia="en-ZA"/>
                    </w:rPr>
                    <w:t xml:space="preserve"> is slightly different as they are handmade</w:t>
                  </w:r>
                  <w:r w:rsidR="00DC2004">
                    <w:rPr>
                      <w:rFonts w:ascii="Rockwell Nova Light" w:eastAsia="Times New Roman" w:hAnsi="Rockwell Nova Light"/>
                      <w:color w:val="686868"/>
                      <w:lang w:val="en-ZA" w:eastAsia="en-ZA"/>
                    </w:rPr>
                    <w:t>.</w:t>
                  </w:r>
                </w:p>
                <w:p w14:paraId="54D2CA85" w14:textId="4CD241C8" w:rsidR="000D4F1D" w:rsidRPr="00A00C5C" w:rsidRDefault="000D4F1D" w:rsidP="00A00C5C">
                  <w:pPr>
                    <w:pStyle w:val="NormalWeb"/>
                    <w:numPr>
                      <w:ilvl w:val="0"/>
                      <w:numId w:val="30"/>
                    </w:numPr>
                    <w:spacing w:after="0" w:afterAutospacing="0"/>
                    <w:rPr>
                      <w:rFonts w:ascii="Rockwell Nova Light" w:hAnsi="Rockwell Nova Light"/>
                      <w:color w:val="343434"/>
                    </w:rPr>
                  </w:pPr>
                  <w:r w:rsidRPr="00A00C5C">
                    <w:rPr>
                      <w:rFonts w:ascii="Rockwell Nova Light" w:hAnsi="Rockwell Nova Light"/>
                      <w:color w:val="343434"/>
                    </w:rPr>
                    <w:t>While the greatest care has been taken to ensure the colours shown are as close to the real thing as possible, colours may be influenced by your computer settings.  Accordingly actual true colours may vary slightly from the colours portrayed online</w:t>
                  </w:r>
                  <w:r w:rsidR="00DC2004">
                    <w:rPr>
                      <w:rFonts w:ascii="Rockwell Nova Light" w:hAnsi="Rockwell Nova Light"/>
                      <w:color w:val="343434"/>
                    </w:rPr>
                    <w:t>.</w:t>
                  </w:r>
                </w:p>
                <w:p w14:paraId="0ADDE43D" w14:textId="640A6470" w:rsidR="001B0C1C" w:rsidRDefault="004C757C" w:rsidP="001B0C1C">
                  <w:pPr>
                    <w:pStyle w:val="NormalWeb"/>
                    <w:spacing w:after="0" w:afterAutospacing="0"/>
                    <w:ind w:left="720"/>
                    <w:rPr>
                      <w:rFonts w:ascii="All Site" w:hAnsi="All Site"/>
                      <w:color w:val="343434"/>
                    </w:rPr>
                  </w:pPr>
                  <w:r w:rsidRPr="00B97CA0">
                    <w:rPr>
                      <w:rFonts w:ascii="Jost" w:hAnsi="Jost"/>
                      <w:noProof/>
                      <w:color w:val="686868"/>
                    </w:rPr>
                    <mc:AlternateContent>
                      <mc:Choice Requires="wps">
                        <w:drawing>
                          <wp:anchor distT="0" distB="0" distL="114300" distR="114300" simplePos="0" relativeHeight="251668992" behindDoc="0" locked="0" layoutInCell="1" allowOverlap="1" wp14:anchorId="2A5AA4A6" wp14:editId="34BB29F3">
                            <wp:simplePos x="0" y="0"/>
                            <wp:positionH relativeFrom="column">
                              <wp:posOffset>-591510</wp:posOffset>
                            </wp:positionH>
                            <wp:positionV relativeFrom="paragraph">
                              <wp:posOffset>406224</wp:posOffset>
                            </wp:positionV>
                            <wp:extent cx="7796235" cy="52003"/>
                            <wp:effectExtent l="0" t="0" r="33655" b="24765"/>
                            <wp:wrapNone/>
                            <wp:docPr id="62" name="Straight Connector 62"/>
                            <wp:cNvGraphicFramePr/>
                            <a:graphic xmlns:a="http://schemas.openxmlformats.org/drawingml/2006/main">
                              <a:graphicData uri="http://schemas.microsoft.com/office/word/2010/wordprocessingShape">
                                <wps:wsp>
                                  <wps:cNvCnPr/>
                                  <wps:spPr>
                                    <a:xfrm>
                                      <a:off x="0" y="0"/>
                                      <a:ext cx="7796235" cy="52003"/>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7F3B4AA9" id="Straight Connector 62" o:spid="_x0000_s1026" style="position:absolute;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6pt,32pt" to="567.3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" strokecolor="black [3200]" strokeweight="1.5pt"/>
                        </w:pict>
                      </mc:Fallback>
                    </mc:AlternateContent>
                  </w:r>
                  <w:r w:rsidRPr="00621745">
                    <w:rPr>
                      <w:noProof/>
                    </w:rPr>
                    <mc:AlternateContent>
                      <mc:Choice Requires="wps">
                        <w:drawing>
                          <wp:anchor distT="0" distB="0" distL="114300" distR="114300" simplePos="0" relativeHeight="251658752" behindDoc="0" locked="0" layoutInCell="1" allowOverlap="1" wp14:anchorId="1930DD3C" wp14:editId="2989634D">
                            <wp:simplePos x="0" y="0"/>
                            <wp:positionH relativeFrom="column">
                              <wp:posOffset>-489388</wp:posOffset>
                            </wp:positionH>
                            <wp:positionV relativeFrom="paragraph">
                              <wp:posOffset>222688</wp:posOffset>
                            </wp:positionV>
                            <wp:extent cx="7795895" cy="38735"/>
                            <wp:effectExtent l="0" t="0" r="33655" b="37465"/>
                            <wp:wrapNone/>
                            <wp:docPr id="61" name="Straight Connector 61"/>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CBF17FF" id="Straight Connector 61"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38.55pt,17.55pt" to="575.3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" strokecolor="black [3200]" strokeweight="1.5pt"/>
                        </w:pict>
                      </mc:Fallback>
                    </mc:AlternateContent>
                  </w:r>
                </w:p>
                <w:p w14:paraId="62F3D63B" w14:textId="7BD41D90" w:rsidR="004B2C61" w:rsidRPr="002A1051" w:rsidRDefault="004C757C" w:rsidP="00360D19">
                  <w:pPr>
                    <w:shd w:val="clear" w:color="auto" w:fill="FFFFFF"/>
                    <w:tabs>
                      <w:tab w:val="left" w:pos="1136"/>
                    </w:tabs>
                    <w:spacing w:after="420"/>
                    <w:rPr>
                      <w:rFonts w:ascii="Jost" w:eastAsia="Times New Roman" w:hAnsi="Jost"/>
                      <w:color w:val="686868"/>
                      <w:lang w:val="en-ZA" w:eastAsia="en-ZA"/>
                    </w:rPr>
                  </w:pPr>
                  <w:r>
                    <w:rPr>
                      <w:noProof/>
                    </w:rPr>
                    <mc:AlternateContent>
                      <mc:Choice Requires="wps">
                        <w:drawing>
                          <wp:anchor distT="0" distB="0" distL="114300" distR="114300" simplePos="0" relativeHeight="251647488" behindDoc="0" locked="0" layoutInCell="1" allowOverlap="1" wp14:anchorId="27C0C213" wp14:editId="04907056">
                            <wp:simplePos x="0" y="0"/>
                            <wp:positionH relativeFrom="column">
                              <wp:posOffset>75349</wp:posOffset>
                            </wp:positionH>
                            <wp:positionV relativeFrom="paragraph">
                              <wp:posOffset>45085</wp:posOffset>
                            </wp:positionV>
                            <wp:extent cx="18683" cy="1693572"/>
                            <wp:effectExtent l="0" t="0" r="19685" b="20955"/>
                            <wp:wrapNone/>
                            <wp:docPr id="56" name="Straight Connector 56"/>
                            <wp:cNvGraphicFramePr/>
                            <a:graphic xmlns:a="http://schemas.openxmlformats.org/drawingml/2006/main">
                              <a:graphicData uri="http://schemas.microsoft.com/office/word/2010/wordprocessingShape">
                                <wps:wsp>
                                  <wps:cNvCnPr/>
                                  <wps:spPr>
                                    <a:xfrm flipH="1">
                                      <a:off x="0" y="0"/>
                                      <a:ext cx="18683" cy="1693572"/>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621998" id="Straight Connector 56" o:spid="_x0000_s1026" style="position:absolute;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3.55pt" to="7.4pt,1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" strokecolor="black [3200]" strokeweight="1.5pt"/>
                        </w:pict>
                      </mc:Fallback>
                    </mc:AlternateContent>
                  </w:r>
                </w:p>
                <w:p w14:paraId="73F7482C" w14:textId="374740F9" w:rsidR="00656DB8" w:rsidRDefault="00FA7235" w:rsidP="00DC2004">
                  <w:pPr>
                    <w:pStyle w:val="ListParagraph"/>
                    <w:numPr>
                      <w:ilvl w:val="0"/>
                      <w:numId w:val="28"/>
                    </w:numPr>
                    <w:rPr>
                      <w:rFonts w:ascii="Rockwell Nova Light" w:hAnsi="Rockwell Nova Light"/>
                    </w:rPr>
                  </w:pPr>
                  <w:r w:rsidRPr="00BF5DAD">
                    <w:rPr>
                      <w:rFonts w:ascii="Rockwell Nova Light" w:hAnsi="Rockwell Nova Light"/>
                    </w:rPr>
                    <w:t>Generally,</w:t>
                  </w:r>
                  <w:r w:rsidR="00656DB8" w:rsidRPr="00BF5DAD">
                    <w:rPr>
                      <w:rFonts w:ascii="Rockwell Nova Light" w:hAnsi="Rockwell Nova Light"/>
                    </w:rPr>
                    <w:t xml:space="preserve"> 3 to 7 working days (excluding delivery) but if the item is out of </w:t>
                  </w:r>
                  <w:r w:rsidRPr="00BF5DAD">
                    <w:rPr>
                      <w:rFonts w:ascii="Rockwell Nova Light" w:hAnsi="Rockwell Nova Light"/>
                    </w:rPr>
                    <w:t>stock,</w:t>
                  </w:r>
                  <w:r w:rsidR="00656DB8" w:rsidRPr="00BF5DAD">
                    <w:rPr>
                      <w:rFonts w:ascii="Rockwell Nova Light" w:hAnsi="Rockwell Nova Light"/>
                    </w:rPr>
                    <w:t xml:space="preserve"> it will be made to order which will take around 14 to 28 working days (excluding delivery</w:t>
                  </w:r>
                  <w:r w:rsidR="00DC2004">
                    <w:rPr>
                      <w:rFonts w:ascii="Rockwell Nova Light" w:hAnsi="Rockwell Nova Light"/>
                    </w:rPr>
                    <w:t>).</w:t>
                  </w:r>
                </w:p>
                <w:p w14:paraId="5B64DC9D" w14:textId="5E00BE0B" w:rsidR="00A00C5C" w:rsidRPr="00BF5DAD" w:rsidRDefault="00A00C5C" w:rsidP="00DC2004">
                  <w:pPr>
                    <w:pStyle w:val="ListParagraph"/>
                    <w:rPr>
                      <w:rFonts w:ascii="Rockwell Nova Light" w:hAnsi="Rockwell Nova Light"/>
                    </w:rPr>
                  </w:pPr>
                </w:p>
                <w:p w14:paraId="7098B5D8" w14:textId="4492A787" w:rsidR="00656DB8" w:rsidRPr="00A00C5C" w:rsidRDefault="00656DB8" w:rsidP="00DC2004">
                  <w:pPr>
                    <w:pStyle w:val="ListParagraph"/>
                    <w:numPr>
                      <w:ilvl w:val="0"/>
                      <w:numId w:val="29"/>
                    </w:numPr>
                    <w:shd w:val="clear" w:color="auto" w:fill="FFFFFF"/>
                    <w:spacing w:after="420"/>
                    <w:rPr>
                      <w:rFonts w:ascii="Rockwell Nova Light" w:eastAsia="Times New Roman" w:hAnsi="Rockwell Nova Light"/>
                      <w:color w:val="686868"/>
                      <w:lang w:val="en-ZA" w:eastAsia="en-ZA"/>
                    </w:rPr>
                  </w:pPr>
                  <w:r w:rsidRPr="00A00C5C">
                    <w:rPr>
                      <w:rFonts w:ascii="Rockwell Nova Light" w:eastAsia="Times New Roman" w:hAnsi="Rockwell Nova Light"/>
                      <w:color w:val="686868"/>
                      <w:lang w:val="en-ZA" w:eastAsia="en-ZA"/>
                    </w:rPr>
                    <w:t>Please check with us via </w:t>
                  </w:r>
                  <w:hyperlink r:id="rId50" w:history="1">
                    <w:r w:rsidRPr="00DC2004">
                      <w:rPr>
                        <w:rFonts w:ascii="Rockwell Nova Light" w:eastAsia="Times New Roman" w:hAnsi="Rockwell Nova Light"/>
                        <w:color w:val="282828"/>
                        <w:lang w:val="en-ZA" w:eastAsia="en-ZA"/>
                      </w:rPr>
                      <w:t>email</w:t>
                    </w:r>
                  </w:hyperlink>
                  <w:r w:rsidRPr="00A00C5C">
                    <w:rPr>
                      <w:rFonts w:ascii="Rockwell Nova Light" w:eastAsia="Times New Roman" w:hAnsi="Rockwell Nova Light"/>
                      <w:color w:val="686868"/>
                      <w:lang w:val="en-ZA" w:eastAsia="en-ZA"/>
                    </w:rPr>
                    <w:t> or </w:t>
                  </w:r>
                  <w:hyperlink r:id="rId51" w:history="1">
                    <w:proofErr w:type="spellStart"/>
                    <w:r w:rsidRPr="00DC2004">
                      <w:rPr>
                        <w:rFonts w:ascii="Rockwell Nova Light" w:eastAsia="Times New Roman" w:hAnsi="Rockwell Nova Light"/>
                        <w:color w:val="282828"/>
                        <w:lang w:val="en-ZA" w:eastAsia="en-ZA"/>
                      </w:rPr>
                      <w:t>whatsapp</w:t>
                    </w:r>
                    <w:proofErr w:type="spellEnd"/>
                  </w:hyperlink>
                  <w:r w:rsidRPr="00A00C5C">
                    <w:rPr>
                      <w:rFonts w:ascii="Rockwell Nova Light" w:eastAsia="Times New Roman" w:hAnsi="Rockwell Nova Light"/>
                      <w:color w:val="686868"/>
                      <w:lang w:val="en-ZA" w:eastAsia="en-ZA"/>
                    </w:rPr>
                    <w:t> should you need more info or arrange for a quicker turnaround time.</w:t>
                  </w:r>
                </w:p>
                <w:p w14:paraId="122ECAFC" w14:textId="2863C4D8" w:rsidR="00896676" w:rsidRDefault="00A07582" w:rsidP="00D175A8">
                  <w:pPr>
                    <w:jc w:val="center"/>
                  </w:pPr>
                  <w:r w:rsidRPr="00B97CA0">
                    <w:rPr>
                      <w:rFonts w:eastAsia="Times New Roman"/>
                      <w:noProof/>
                      <w:lang w:val="en-ZA" w:eastAsia="en-ZA"/>
                    </w:rPr>
                    <mc:AlternateContent>
                      <mc:Choice Requires="wps">
                        <w:drawing>
                          <wp:anchor distT="0" distB="0" distL="114300" distR="114300" simplePos="0" relativeHeight="251674112" behindDoc="0" locked="0" layoutInCell="1" allowOverlap="1" wp14:anchorId="16407A0B" wp14:editId="46023C5E">
                            <wp:simplePos x="0" y="0"/>
                            <wp:positionH relativeFrom="column">
                              <wp:posOffset>-592455</wp:posOffset>
                            </wp:positionH>
                            <wp:positionV relativeFrom="paragraph">
                              <wp:posOffset>19050</wp:posOffset>
                            </wp:positionV>
                            <wp:extent cx="7795895" cy="38735"/>
                            <wp:effectExtent l="0" t="0" r="33655" b="37465"/>
                            <wp:wrapNone/>
                            <wp:docPr id="63" name="Straight Connector 63"/>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035F8DFF" id="Straight Connector 63" o:spid="_x0000_s1026" style="position:absolute;z-index:251674112;visibility:visible;mso-wrap-style:square;mso-wrap-distance-left:9pt;mso-wrap-distance-top:0;mso-wrap-distance-right:9pt;mso-wrap-distance-bottom:0;mso-position-horizontal:absolute;mso-position-horizontal-relative:text;mso-position-vertical:absolute;mso-position-vertical-relative:text" from="-46.65pt,1.5pt" to="567.2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" strokecolor="black [3200]" strokeweight="1.5pt"/>
                        </w:pict>
                      </mc:Fallback>
                    </mc:AlternateContent>
                  </w:r>
                  <w:r w:rsidR="00174AB6">
                    <w:rPr>
                      <w:noProof/>
                    </w:rPr>
                    <mc:AlternateContent>
                      <mc:Choice Requires="wps">
                        <w:drawing>
                          <wp:anchor distT="0" distB="0" distL="114300" distR="114300" simplePos="0" relativeHeight="251679232" behindDoc="0" locked="0" layoutInCell="1" allowOverlap="1" wp14:anchorId="7A540BB4" wp14:editId="71FCC09A">
                            <wp:simplePos x="0" y="0"/>
                            <wp:positionH relativeFrom="column">
                              <wp:posOffset>-492816</wp:posOffset>
                            </wp:positionH>
                            <wp:positionV relativeFrom="paragraph">
                              <wp:posOffset>217982</wp:posOffset>
                            </wp:positionV>
                            <wp:extent cx="7796235" cy="52003"/>
                            <wp:effectExtent l="0" t="0" r="33655" b="24765"/>
                            <wp:wrapNone/>
                            <wp:docPr id="64" name="Straight Connector 64"/>
                            <wp:cNvGraphicFramePr/>
                            <a:graphic xmlns:a="http://schemas.openxmlformats.org/drawingml/2006/main">
                              <a:graphicData uri="http://schemas.microsoft.com/office/word/2010/wordprocessingShape">
                                <wps:wsp>
                                  <wps:cNvCnPr/>
                                  <wps:spPr>
                                    <a:xfrm>
                                      <a:off x="0" y="0"/>
                                      <a:ext cx="7796235" cy="52003"/>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7374FF3" id="Straight Connector 64" o:spid="_x0000_s1026" style="position:absolute;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8pt,17.15pt" to="575.1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" strokecolor="black [3200]" strokeweight="1.5pt"/>
                        </w:pict>
                      </mc:Fallback>
                    </mc:AlternateContent>
                  </w:r>
                </w:p>
                <w:p w14:paraId="0276409C" w14:textId="16834BDE" w:rsidR="00D30E73" w:rsidRDefault="005E5EA1" w:rsidP="00A00C5C">
                  <w:r>
                    <w:rPr>
                      <w:noProof/>
                    </w:rPr>
                    <mc:AlternateContent>
                      <mc:Choice Requires="wps">
                        <w:drawing>
                          <wp:anchor distT="0" distB="0" distL="114300" distR="114300" simplePos="0" relativeHeight="251690496" behindDoc="0" locked="0" layoutInCell="1" allowOverlap="1" wp14:anchorId="7E06F4A6" wp14:editId="5B5FAFBD">
                            <wp:simplePos x="0" y="0"/>
                            <wp:positionH relativeFrom="column">
                              <wp:posOffset>64554</wp:posOffset>
                            </wp:positionH>
                            <wp:positionV relativeFrom="paragraph">
                              <wp:posOffset>41910</wp:posOffset>
                            </wp:positionV>
                            <wp:extent cx="25400" cy="1580745"/>
                            <wp:effectExtent l="0" t="0" r="31750" b="19685"/>
                            <wp:wrapNone/>
                            <wp:docPr id="67" name="Straight Connector 67"/>
                            <wp:cNvGraphicFramePr/>
                            <a:graphic xmlns:a="http://schemas.openxmlformats.org/drawingml/2006/main">
                              <a:graphicData uri="http://schemas.microsoft.com/office/word/2010/wordprocessingShape">
                                <wps:wsp>
                                  <wps:cNvCnPr/>
                                  <wps:spPr>
                                    <a:xfrm flipH="1">
                                      <a:off x="0" y="0"/>
                                      <a:ext cx="25400" cy="1580745"/>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019B1F" id="Straight Connector 67" o:spid="_x0000_s1026" style="position:absolute;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3.3pt" to="7.1pt,1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" strokecolor="black [3200]" strokeweight="1.5pt"/>
                        </w:pict>
                      </mc:Fallback>
                    </mc:AlternateContent>
                  </w:r>
                </w:p>
                <w:p w14:paraId="76EDFAD1" w14:textId="3B4FC7B8" w:rsidR="00360D19" w:rsidRPr="00D30E73" w:rsidRDefault="00360D19" w:rsidP="00A00C5C"/>
                <w:p w14:paraId="4281534E" w14:textId="1B9666DB" w:rsidR="001E179C" w:rsidRPr="00A00C5C" w:rsidRDefault="001E179C" w:rsidP="00BF5DAD">
                  <w:pPr>
                    <w:pStyle w:val="NormalWeb"/>
                    <w:numPr>
                      <w:ilvl w:val="0"/>
                      <w:numId w:val="27"/>
                    </w:numPr>
                    <w:shd w:val="clear" w:color="auto" w:fill="FFFFFF"/>
                    <w:spacing w:before="0" w:beforeAutospacing="0" w:after="420" w:afterAutospacing="0"/>
                    <w:rPr>
                      <w:rFonts w:ascii="Rockwell Nova Light" w:hAnsi="Rockwell Nova Light"/>
                      <w:color w:val="686868"/>
                    </w:rPr>
                  </w:pPr>
                  <w:r w:rsidRPr="00A00C5C">
                    <w:rPr>
                      <w:rFonts w:ascii="Rockwell Nova Light" w:hAnsi="Rockwell Nova Light"/>
                      <w:color w:val="686868"/>
                    </w:rPr>
                    <w:t>Delivery is done via various courier services. A tracking number and the tracking page link to keep track of your order will be supplied to you.</w:t>
                  </w:r>
                </w:p>
                <w:p w14:paraId="2185ADA0" w14:textId="12CE3690" w:rsidR="00656DB8" w:rsidRDefault="001E179C" w:rsidP="00504194">
                  <w:pPr>
                    <w:pStyle w:val="NormalWeb"/>
                    <w:numPr>
                      <w:ilvl w:val="0"/>
                      <w:numId w:val="27"/>
                    </w:numPr>
                    <w:shd w:val="clear" w:color="auto" w:fill="FFFFFF"/>
                    <w:spacing w:before="0" w:beforeAutospacing="0" w:after="420" w:afterAutospacing="0"/>
                  </w:pPr>
                  <w:r w:rsidRPr="003F77FA">
                    <w:rPr>
                      <w:rFonts w:ascii="Rockwell Nova Light" w:hAnsi="Rockwell Nova Light"/>
                      <w:color w:val="686868"/>
                    </w:rPr>
                    <w:t>Deliveries are done throughout South Africa</w:t>
                  </w:r>
                  <w:r w:rsidR="003F77FA">
                    <w:rPr>
                      <w:rFonts w:ascii="Rockwell Nova Light" w:hAnsi="Rockwell Nova Light"/>
                      <w:color w:val="686868"/>
                    </w:rPr>
                    <w:t>.</w:t>
                  </w:r>
                </w:p>
                <w:p w14:paraId="002E63F9" w14:textId="210C32E5" w:rsidR="00656DB8" w:rsidRDefault="003F77FA" w:rsidP="00621745">
                  <w:r w:rsidRPr="00A00C5C">
                    <w:rPr>
                      <w:rFonts w:ascii="Rockwell Nova Light" w:hAnsi="Rockwell Nova Light"/>
                      <w:noProof/>
                    </w:rPr>
                    <mc:AlternateContent>
                      <mc:Choice Requires="wps">
                        <w:drawing>
                          <wp:anchor distT="0" distB="0" distL="114300" distR="114300" simplePos="0" relativeHeight="251655680" behindDoc="0" locked="0" layoutInCell="1" allowOverlap="1" wp14:anchorId="72B99467" wp14:editId="3AD99F0E">
                            <wp:simplePos x="0" y="0"/>
                            <wp:positionH relativeFrom="column">
                              <wp:posOffset>-490855</wp:posOffset>
                            </wp:positionH>
                            <wp:positionV relativeFrom="paragraph">
                              <wp:posOffset>135890</wp:posOffset>
                            </wp:positionV>
                            <wp:extent cx="7795895" cy="51435"/>
                            <wp:effectExtent l="0" t="0" r="33655" b="24765"/>
                            <wp:wrapNone/>
                            <wp:docPr id="57" name="Straight Connector 57"/>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DE49F30" id="Straight Connector 57" o:spid="_x0000_s1026" style="position:absolute;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65pt,10.7pt" to="575.2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" strokecolor="black [3200]" strokeweight="1.5pt"/>
                        </w:pict>
                      </mc:Fallback>
                    </mc:AlternateContent>
                  </w:r>
                </w:p>
                <w:p w14:paraId="29421525" w14:textId="28AB6AB8" w:rsidR="00656DB8" w:rsidRDefault="006C0F44" w:rsidP="00621745">
                  <w:r>
                    <w:rPr>
                      <w:noProof/>
                    </w:rPr>
                    <mc:AlternateContent>
                      <mc:Choice Requires="wps">
                        <w:drawing>
                          <wp:anchor distT="0" distB="0" distL="114300" distR="114300" simplePos="0" relativeHeight="251723264" behindDoc="0" locked="0" layoutInCell="1" allowOverlap="1" wp14:anchorId="6F218256" wp14:editId="2F7D7B41">
                            <wp:simplePos x="0" y="0"/>
                            <wp:positionH relativeFrom="column">
                              <wp:posOffset>81970</wp:posOffset>
                            </wp:positionH>
                            <wp:positionV relativeFrom="paragraph">
                              <wp:posOffset>181755</wp:posOffset>
                            </wp:positionV>
                            <wp:extent cx="7200" cy="2340000"/>
                            <wp:effectExtent l="0" t="0" r="31115" b="22225"/>
                            <wp:wrapNone/>
                            <wp:docPr id="73" name="Straight Connector 73"/>
                            <wp:cNvGraphicFramePr/>
                            <a:graphic xmlns:a="http://schemas.openxmlformats.org/drawingml/2006/main">
                              <a:graphicData uri="http://schemas.microsoft.com/office/word/2010/wordprocessingShape">
                                <wps:wsp>
                                  <wps:cNvCnPr/>
                                  <wps:spPr>
                                    <a:xfrm flipH="1">
                                      <a:off x="0" y="0"/>
                                      <a:ext cx="7200" cy="234000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B129511" id="Straight Connector 73" o:spid="_x0000_s1026" style="position:absolute;flip:x;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5pt,14.3pt" to="7pt,19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" strokecolor="windowText" strokeweight="1.5pt"/>
                        </w:pict>
                      </mc:Fallback>
                    </mc:AlternateContent>
                  </w:r>
                  <w:r w:rsidR="001E34B1" w:rsidRPr="00A00C5C">
                    <w:rPr>
                      <w:rFonts w:ascii="Rockwell Nova Light" w:hAnsi="Rockwell Nova Light"/>
                      <w:noProof/>
                    </w:rPr>
                    <mc:AlternateContent>
                      <mc:Choice Requires="wps">
                        <w:drawing>
                          <wp:anchor distT="0" distB="0" distL="114300" distR="114300" simplePos="0" relativeHeight="251698688" behindDoc="0" locked="0" layoutInCell="1" allowOverlap="1" wp14:anchorId="275DBB4B" wp14:editId="7D4C4788">
                            <wp:simplePos x="0" y="0"/>
                            <wp:positionH relativeFrom="column">
                              <wp:posOffset>-484692</wp:posOffset>
                            </wp:positionH>
                            <wp:positionV relativeFrom="paragraph">
                              <wp:posOffset>179897</wp:posOffset>
                            </wp:positionV>
                            <wp:extent cx="7795895" cy="51435"/>
                            <wp:effectExtent l="0" t="0" r="33655" b="24765"/>
                            <wp:wrapNone/>
                            <wp:docPr id="68" name="Straight Connector 68"/>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7ECF2337" id="Straight Connector 68" o:spid="_x0000_s1026" style="position:absolute;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5pt,14.15pt" to="575.7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" strokecolor="windowText" strokeweight="1.5pt"/>
                        </w:pict>
                      </mc:Fallback>
                    </mc:AlternateContent>
                  </w:r>
                </w:p>
                <w:p w14:paraId="0494787B" w14:textId="41A7B850" w:rsidR="00656DB8" w:rsidRDefault="006C0F44" w:rsidP="00621745">
                  <w:r>
                    <w:rPr>
                      <w:noProof/>
                    </w:rPr>
                    <w:drawing>
                      <wp:anchor distT="0" distB="0" distL="114300" distR="114300" simplePos="0" relativeHeight="251715072" behindDoc="1" locked="0" layoutInCell="1" allowOverlap="1" wp14:anchorId="3BF8D109" wp14:editId="17FF2919">
                        <wp:simplePos x="0" y="0"/>
                        <wp:positionH relativeFrom="column">
                          <wp:posOffset>252595</wp:posOffset>
                        </wp:positionH>
                        <wp:positionV relativeFrom="paragraph">
                          <wp:posOffset>110890</wp:posOffset>
                        </wp:positionV>
                        <wp:extent cx="2125345" cy="2133600"/>
                        <wp:effectExtent l="0" t="0" r="8255" b="0"/>
                        <wp:wrapTight wrapText="bothSides">
                          <wp:wrapPolygon edited="0">
                            <wp:start x="0" y="0"/>
                            <wp:lineTo x="0" y="21407"/>
                            <wp:lineTo x="21490" y="21407"/>
                            <wp:lineTo x="21490" y="0"/>
                            <wp:lineTo x="0" y="0"/>
                          </wp:wrapPolygon>
                        </wp:wrapTight>
                        <wp:docPr id="72" name="Picture 7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Icon&#10;&#10;Description automatically generated"/>
                                <pic:cNvPicPr/>
                              </pic:nvPicPr>
                              <pic:blipFill rotWithShape="1">
                                <a:blip r:embed="rId52" cstate="print">
                                  <a:extLst>
                                    <a:ext uri="{28A0092B-C50C-407E-A947-70E740481C1C}">
                                      <a14:useLocalDpi xmlns:a14="http://schemas.microsoft.com/office/drawing/2010/main" val="0"/>
                                    </a:ext>
                                  </a:extLst>
                                </a:blip>
                                <a:srcRect l="4664" t="13812" r="4081" b="1556"/>
                                <a:stretch/>
                              </pic:blipFill>
                              <pic:spPr bwMode="auto">
                                <a:xfrm>
                                  <a:off x="0" y="0"/>
                                  <a:ext cx="2125345" cy="213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1B7E7B" w14:textId="2DC38A91" w:rsidR="00656DB8" w:rsidRDefault="00656DB8" w:rsidP="00621745"/>
                <w:p w14:paraId="7432BE28" w14:textId="77777777" w:rsidR="00BA323D" w:rsidRDefault="00BA323D" w:rsidP="00621745">
                  <w:pPr>
                    <w:rPr>
                      <w:rFonts w:ascii="Rockwell Nova Light" w:hAnsi="Rockwell Nova Light"/>
                      <w:sz w:val="28"/>
                      <w:szCs w:val="28"/>
                    </w:rPr>
                  </w:pPr>
                </w:p>
                <w:p w14:paraId="34A8BB8D" w14:textId="77777777" w:rsidR="00BA323D" w:rsidRDefault="00BA323D" w:rsidP="00621745">
                  <w:pPr>
                    <w:rPr>
                      <w:rFonts w:ascii="Rockwell Nova Light" w:hAnsi="Rockwell Nova Light"/>
                      <w:sz w:val="28"/>
                      <w:szCs w:val="28"/>
                    </w:rPr>
                  </w:pPr>
                </w:p>
                <w:p w14:paraId="46B15D98" w14:textId="482FCF03" w:rsidR="002B4DD8" w:rsidRPr="00BA323D" w:rsidRDefault="002B4DD8" w:rsidP="00621745">
                  <w:pPr>
                    <w:rPr>
                      <w:rFonts w:ascii="Rockwell Nova Light" w:hAnsi="Rockwell Nova Light"/>
                      <w:sz w:val="28"/>
                      <w:szCs w:val="28"/>
                    </w:rPr>
                  </w:pPr>
                  <w:proofErr w:type="spellStart"/>
                  <w:r w:rsidRPr="00BA323D">
                    <w:rPr>
                      <w:rFonts w:ascii="Rockwell Nova Light" w:hAnsi="Rockwell Nova Light"/>
                      <w:sz w:val="28"/>
                      <w:szCs w:val="28"/>
                    </w:rPr>
                    <w:t>Seugnet</w:t>
                  </w:r>
                  <w:proofErr w:type="spellEnd"/>
                  <w:r w:rsidRPr="00BA323D">
                    <w:rPr>
                      <w:rFonts w:ascii="Rockwell Nova Light" w:hAnsi="Rockwell Nova Light"/>
                      <w:sz w:val="28"/>
                      <w:szCs w:val="28"/>
                    </w:rPr>
                    <w:t xml:space="preserve"> </w:t>
                  </w:r>
                  <w:proofErr w:type="spellStart"/>
                  <w:r w:rsidRPr="00BA323D">
                    <w:rPr>
                      <w:rFonts w:ascii="Rockwell Nova Light" w:hAnsi="Rockwell Nova Light"/>
                      <w:sz w:val="28"/>
                      <w:szCs w:val="28"/>
                    </w:rPr>
                    <w:t>Booyse</w:t>
                  </w:r>
                  <w:proofErr w:type="spellEnd"/>
                  <w:r w:rsidRPr="00BA323D">
                    <w:rPr>
                      <w:rFonts w:ascii="Rockwell Nova Light" w:hAnsi="Rockwell Nova Light"/>
                      <w:sz w:val="28"/>
                      <w:szCs w:val="28"/>
                    </w:rPr>
                    <w:t xml:space="preserve"> </w:t>
                  </w:r>
                </w:p>
                <w:p w14:paraId="302472AC" w14:textId="66966CC1" w:rsidR="002B4DD8" w:rsidRPr="00BA323D" w:rsidRDefault="00FE33BE" w:rsidP="00621745">
                  <w:pPr>
                    <w:rPr>
                      <w:rFonts w:ascii="Rockwell Nova Light" w:hAnsi="Rockwell Nova Light"/>
                      <w:sz w:val="28"/>
                      <w:szCs w:val="28"/>
                    </w:rPr>
                  </w:pPr>
                  <w:r w:rsidRPr="00BA323D">
                    <w:rPr>
                      <w:rFonts w:ascii="Rockwell Nova Light" w:hAnsi="Rockwell Nova Light"/>
                      <w:sz w:val="28"/>
                      <w:szCs w:val="28"/>
                    </w:rPr>
                    <w:t>(083) 413-1739</w:t>
                  </w:r>
                </w:p>
                <w:p w14:paraId="33D707DF" w14:textId="76165038" w:rsidR="00FE33BE" w:rsidRPr="00BA323D" w:rsidRDefault="00FE33BE" w:rsidP="00621745">
                  <w:pPr>
                    <w:rPr>
                      <w:rFonts w:ascii="Rockwell Nova Light" w:hAnsi="Rockwell Nova Light"/>
                      <w:sz w:val="28"/>
                      <w:szCs w:val="28"/>
                    </w:rPr>
                  </w:pPr>
                  <w:r w:rsidRPr="00BA323D">
                    <w:rPr>
                      <w:rFonts w:ascii="Rockwell Nova Light" w:hAnsi="Rockwell Nova Light"/>
                      <w:sz w:val="28"/>
                      <w:szCs w:val="28"/>
                    </w:rPr>
                    <w:t>Email – leafemporium1</w:t>
                  </w:r>
                  <w:r w:rsidR="00BA323D" w:rsidRPr="00BA323D">
                    <w:rPr>
                      <w:rFonts w:ascii="Rockwell Nova Light" w:hAnsi="Rockwell Nova Light"/>
                      <w:sz w:val="28"/>
                      <w:szCs w:val="28"/>
                    </w:rPr>
                    <w:t>@gmail.com</w:t>
                  </w:r>
                </w:p>
                <w:p w14:paraId="03BDA353" w14:textId="70FC119F" w:rsidR="00656DB8" w:rsidRDefault="00656DB8" w:rsidP="00621745"/>
                <w:p w14:paraId="3A7E5DA3" w14:textId="07141E10" w:rsidR="00656DB8" w:rsidRDefault="00656DB8" w:rsidP="00621745"/>
                <w:p w14:paraId="1BE110CD" w14:textId="57097259" w:rsidR="00656DB8" w:rsidRDefault="00656DB8" w:rsidP="00621745"/>
                <w:p w14:paraId="6C7D9B7C" w14:textId="129113B3" w:rsidR="00656DB8" w:rsidRDefault="00656DB8" w:rsidP="00621745"/>
                <w:p w14:paraId="323A39C3" w14:textId="62AD851B" w:rsidR="00656DB8" w:rsidRDefault="006C0F44" w:rsidP="00621745">
                  <w:r w:rsidRPr="00A00C5C">
                    <w:rPr>
                      <w:rFonts w:ascii="Rockwell Nova Light" w:hAnsi="Rockwell Nova Light"/>
                      <w:noProof/>
                    </w:rPr>
                    <mc:AlternateContent>
                      <mc:Choice Requires="wps">
                        <w:drawing>
                          <wp:anchor distT="0" distB="0" distL="114300" distR="114300" simplePos="0" relativeHeight="251706880" behindDoc="0" locked="0" layoutInCell="1" allowOverlap="1" wp14:anchorId="6E58681F" wp14:editId="1DE9A394">
                            <wp:simplePos x="0" y="0"/>
                            <wp:positionH relativeFrom="column">
                              <wp:posOffset>-484505</wp:posOffset>
                            </wp:positionH>
                            <wp:positionV relativeFrom="paragraph">
                              <wp:posOffset>109855</wp:posOffset>
                            </wp:positionV>
                            <wp:extent cx="7795895" cy="51435"/>
                            <wp:effectExtent l="0" t="0" r="33655" b="24765"/>
                            <wp:wrapNone/>
                            <wp:docPr id="69" name="Straight Connector 69"/>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4A559FC" id="Straight Connector 69" o:spid="_x0000_s1026" style="position:absolute;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5pt,8.65pt" to="575.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" strokecolor="windowText" strokeweight="1.5pt"/>
                        </w:pict>
                      </mc:Fallback>
                    </mc:AlternateContent>
                  </w:r>
                </w:p>
                <w:p w14:paraId="2A93D3A3" w14:textId="02DC79E4" w:rsidR="00656DB8" w:rsidRDefault="00656DB8" w:rsidP="00621745"/>
                <w:p w14:paraId="78D6DBFC" w14:textId="6396A5A4" w:rsidR="00656DB8" w:rsidRDefault="00656DB8" w:rsidP="00621745"/>
                <w:p w14:paraId="434D03ED" w14:textId="1760475D" w:rsidR="00621745" w:rsidRPr="00621745" w:rsidRDefault="00621745" w:rsidP="00621745"/>
              </w:tc>
            </w:tr>
          </w:tbl>
          <w:p w14:paraId="0AC6C089" w14:textId="7F8CCAE5" w:rsidR="00E800EF" w:rsidRPr="00E800EF" w:rsidRDefault="0097025C" w:rsidP="00E800EF">
            <w:pPr>
              <w:jc w:val="center"/>
            </w:pPr>
            <w:r w:rsidRPr="00A00C5C">
              <w:rPr>
                <w:rFonts w:ascii="Rockwell Nova Light" w:hAnsi="Rockwell Nova Light"/>
                <w:noProof/>
              </w:rPr>
              <w:lastRenderedPageBreak/>
              <mc:AlternateContent>
                <mc:Choice Requires="wps">
                  <w:drawing>
                    <wp:anchor distT="0" distB="0" distL="114300" distR="114300" simplePos="0" relativeHeight="251685376" behindDoc="0" locked="0" layoutInCell="1" allowOverlap="1" wp14:anchorId="2B4919C7" wp14:editId="24517E9A">
                      <wp:simplePos x="0" y="0"/>
                      <wp:positionH relativeFrom="column">
                        <wp:posOffset>-759460</wp:posOffset>
                      </wp:positionH>
                      <wp:positionV relativeFrom="paragraph">
                        <wp:posOffset>5027295</wp:posOffset>
                      </wp:positionV>
                      <wp:extent cx="1289050" cy="340995"/>
                      <wp:effectExtent l="0" t="2223" r="23178" b="23177"/>
                      <wp:wrapNone/>
                      <wp:docPr id="66" name="Text Box 66"/>
                      <wp:cNvGraphicFramePr/>
                      <a:graphic xmlns:a="http://schemas.openxmlformats.org/drawingml/2006/main">
                        <a:graphicData uri="http://schemas.microsoft.com/office/word/2010/wordprocessingShape">
                          <wps:wsp>
                            <wps:cNvSpPr txBox="1"/>
                            <wps:spPr>
                              <a:xfrm rot="16200000">
                                <a:off x="0" y="0"/>
                                <a:ext cx="1289050" cy="340995"/>
                              </a:xfrm>
                              <a:prstGeom prst="rect">
                                <a:avLst/>
                              </a:prstGeom>
                              <a:solidFill>
                                <a:schemeClr val="lt1"/>
                              </a:solidFill>
                              <a:ln w="6350">
                                <a:solidFill>
                                  <a:schemeClr val="bg1"/>
                                </a:solidFill>
                              </a:ln>
                            </wps:spPr>
                            <wps:txb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919C7" id="Text Box 66" o:spid="_x0000_s1028" type="#_x0000_t202" style="position:absolute;left:0;text-align:left;margin-left:-59.8pt;margin-top:395.85pt;width:101.5pt;height:26.85pt;rotation:-9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" fillcolor="white [3201]" strokecolor="white [3212]" strokeweight=".5pt">
                      <v:textbo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v:textbox>
                    </v:shape>
                  </w:pict>
                </mc:Fallback>
              </mc:AlternateContent>
            </w:r>
          </w:p>
        </w:tc>
      </w:tr>
    </w:tbl>
    <w:p w14:paraId="4D7C5F61" w14:textId="5750C095" w:rsidR="00420392" w:rsidRDefault="009001F0" w:rsidP="0042020D">
      <w:pPr>
        <w:tabs>
          <w:tab w:val="left" w:pos="910"/>
        </w:tabs>
        <w:ind w:firstLine="720"/>
      </w:pPr>
      <w:r>
        <w:rPr>
          <w:noProof/>
        </w:rPr>
        <w:lastRenderedPageBreak/>
        <mc:AlternateContent>
          <mc:Choice Requires="wps">
            <w:drawing>
              <wp:anchor distT="0" distB="0" distL="114300" distR="114300" simplePos="0" relativeHeight="251665920" behindDoc="0" locked="0" layoutInCell="1" allowOverlap="1" wp14:anchorId="27300406" wp14:editId="36D74202">
                <wp:simplePos x="0" y="0"/>
                <wp:positionH relativeFrom="column">
                  <wp:posOffset>-742632</wp:posOffset>
                </wp:positionH>
                <wp:positionV relativeFrom="paragraph">
                  <wp:posOffset>-6104572</wp:posOffset>
                </wp:positionV>
                <wp:extent cx="1377896" cy="323850"/>
                <wp:effectExtent l="0" t="6667" r="25717" b="25718"/>
                <wp:wrapNone/>
                <wp:docPr id="39" name="Text Box 39"/>
                <wp:cNvGraphicFramePr/>
                <a:graphic xmlns:a="http://schemas.openxmlformats.org/drawingml/2006/main">
                  <a:graphicData uri="http://schemas.microsoft.com/office/word/2010/wordprocessingShape">
                    <wps:wsp>
                      <wps:cNvSpPr txBox="1"/>
                      <wps:spPr>
                        <a:xfrm rot="16200000">
                          <a:off x="0" y="0"/>
                          <a:ext cx="1377896" cy="323850"/>
                        </a:xfrm>
                        <a:prstGeom prst="rect">
                          <a:avLst/>
                        </a:prstGeom>
                        <a:solidFill>
                          <a:schemeClr val="lt1"/>
                        </a:solidFill>
                        <a:ln w="6350">
                          <a:solidFill>
                            <a:schemeClr val="bg1"/>
                          </a:solidFill>
                        </a:ln>
                      </wps:spPr>
                      <wps:txb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00406" id="Text Box 39" o:spid="_x0000_s1029" type="#_x0000_t202" style="position:absolute;left:0;text-align:left;margin-left:-58.45pt;margin-top:-480.65pt;width:108.5pt;height:25.5pt;rotation:-9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" fillcolor="white [3201]" strokecolor="white [3212]" strokeweight=".5pt">
                <v:textbo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v:textbox>
              </v:shape>
            </w:pict>
          </mc:Fallback>
        </mc:AlternateContent>
      </w:r>
      <w:r w:rsidR="00B83D3F">
        <w:rPr>
          <w:noProof/>
        </w:rPr>
        <mc:AlternateContent>
          <mc:Choice Requires="wps">
            <w:drawing>
              <wp:anchor distT="0" distB="0" distL="114300" distR="114300" simplePos="0" relativeHeight="251725312" behindDoc="0" locked="0" layoutInCell="1" allowOverlap="1" wp14:anchorId="3716B6E0" wp14:editId="58D764F5">
                <wp:simplePos x="0" y="0"/>
                <wp:positionH relativeFrom="column">
                  <wp:posOffset>-1143952</wp:posOffset>
                </wp:positionH>
                <wp:positionV relativeFrom="paragraph">
                  <wp:posOffset>-2100906</wp:posOffset>
                </wp:positionV>
                <wp:extent cx="2237626" cy="360680"/>
                <wp:effectExtent l="4763" t="0" r="15557" b="15558"/>
                <wp:wrapNone/>
                <wp:docPr id="74" name="Text Box 74"/>
                <wp:cNvGraphicFramePr/>
                <a:graphic xmlns:a="http://schemas.openxmlformats.org/drawingml/2006/main">
                  <a:graphicData uri="http://schemas.microsoft.com/office/word/2010/wordprocessingShape">
                    <wps:wsp>
                      <wps:cNvSpPr txBox="1"/>
                      <wps:spPr>
                        <a:xfrm rot="16200000">
                          <a:off x="0" y="0"/>
                          <a:ext cx="2237626" cy="360680"/>
                        </a:xfrm>
                        <a:prstGeom prst="rect">
                          <a:avLst/>
                        </a:prstGeom>
                        <a:solidFill>
                          <a:schemeClr val="lt1"/>
                        </a:solidFill>
                        <a:ln w="6350">
                          <a:solidFill>
                            <a:schemeClr val="bg1"/>
                          </a:solidFill>
                        </a:ln>
                      </wps:spPr>
                      <wps:txb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6B6E0" id="Text Box 74" o:spid="_x0000_s1030" type="#_x0000_t202" style="position:absolute;left:0;text-align:left;margin-left:-90.05pt;margin-top:-165.45pt;width:176.2pt;height:28.4pt;rotation:-9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" fillcolor="white [3201]" strokecolor="white [3212]" strokeweight=".5pt">
                <v:textbo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v:textbox>
              </v:shape>
            </w:pict>
          </mc:Fallback>
        </mc:AlternateContent>
      </w:r>
      <w:r w:rsidR="002C46E9" w:rsidRPr="00A00C5C">
        <w:rPr>
          <w:rFonts w:ascii="Rockwell Nova Light" w:hAnsi="Rockwell Nova Light"/>
          <w:noProof/>
        </w:rPr>
        <mc:AlternateContent>
          <mc:Choice Requires="wps">
            <w:drawing>
              <wp:anchor distT="0" distB="0" distL="114300" distR="114300" simplePos="0" relativeHeight="251644416" behindDoc="0" locked="0" layoutInCell="1" allowOverlap="1" wp14:anchorId="6B42B0F2" wp14:editId="0AEF9EA8">
                <wp:simplePos x="0" y="0"/>
                <wp:positionH relativeFrom="column">
                  <wp:posOffset>-805252</wp:posOffset>
                </wp:positionH>
                <wp:positionV relativeFrom="paragraph">
                  <wp:posOffset>-8123736</wp:posOffset>
                </wp:positionV>
                <wp:extent cx="1527329" cy="338325"/>
                <wp:effectExtent l="4128" t="0" r="20002" b="20003"/>
                <wp:wrapNone/>
                <wp:docPr id="36" name="Text Box 36"/>
                <wp:cNvGraphicFramePr/>
                <a:graphic xmlns:a="http://schemas.openxmlformats.org/drawingml/2006/main">
                  <a:graphicData uri="http://schemas.microsoft.com/office/word/2010/wordprocessingShape">
                    <wps:wsp>
                      <wps:cNvSpPr txBox="1"/>
                      <wps:spPr>
                        <a:xfrm rot="16200000">
                          <a:off x="0" y="0"/>
                          <a:ext cx="1527329" cy="338325"/>
                        </a:xfrm>
                        <a:prstGeom prst="rect">
                          <a:avLst/>
                        </a:prstGeom>
                        <a:solidFill>
                          <a:schemeClr val="lt1"/>
                        </a:solidFill>
                        <a:ln w="6350">
                          <a:solidFill>
                            <a:schemeClr val="bg1"/>
                          </a:solidFill>
                        </a:ln>
                      </wps:spPr>
                      <wps:txbx>
                        <w:txbxContent>
                          <w:p w14:paraId="55538EC4" w14:textId="3092C775"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2C46E9">
                              <w:rPr>
                                <w:rFonts w:ascii="Rockwell Nova Light" w:hAnsi="Rockwell Nova Light"/>
                                <w:sz w:val="32"/>
                                <w:szCs w:val="32"/>
                              </w:rPr>
                              <w:t>:</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2B0F2" id="Text Box 36" o:spid="_x0000_s1031" type="#_x0000_t202" style="position:absolute;left:0;text-align:left;margin-left:-63.4pt;margin-top:-639.65pt;width:120.25pt;height:26.65pt;rotation:-90;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" fillcolor="white [3201]" strokecolor="white [3212]" strokeweight=".5pt">
                <v:textbox>
                  <w:txbxContent>
                    <w:p w14:paraId="55538EC4" w14:textId="3092C775"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2C46E9">
                        <w:rPr>
                          <w:rFonts w:ascii="Rockwell Nova Light" w:hAnsi="Rockwell Nova Light"/>
                          <w:sz w:val="32"/>
                          <w:szCs w:val="32"/>
                        </w:rPr>
                        <w:t>:</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v:textbox>
              </v:shape>
            </w:pict>
          </mc:Fallback>
        </mc:AlternateContent>
      </w:r>
    </w:p>
    <w:sectPr w:rsidR="00420392" w:rsidSect="00135FD4">
      <w:headerReference w:type="default" r:id="rId53"/>
      <w:footerReference w:type="even" r:id="rId54"/>
      <w:footerReference w:type="default" r:id="rId55"/>
      <w:pgSz w:w="12240" w:h="15840"/>
      <w:pgMar w:top="-29" w:right="562" w:bottom="806" w:left="562"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D4179" w14:textId="77777777" w:rsidR="00A564D5" w:rsidRDefault="00A564D5" w:rsidP="00B05AA1">
      <w:pPr>
        <w:spacing w:line="240" w:lineRule="auto"/>
      </w:pPr>
      <w:r>
        <w:separator/>
      </w:r>
    </w:p>
  </w:endnote>
  <w:endnote w:type="continuationSeparator" w:id="0">
    <w:p w14:paraId="596A85F1" w14:textId="77777777" w:rsidR="00A564D5" w:rsidRDefault="00A564D5" w:rsidP="00B05A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ost">
    <w:altName w:val="Cambria"/>
    <w:panose1 w:val="00000000000000000000"/>
    <w:charset w:val="00"/>
    <w:family w:val="roman"/>
    <w:notTrueType/>
    <w:pitch w:val="default"/>
  </w:font>
  <w:font w:name="Rockwell Nova Light">
    <w:altName w:val="Rockwell Nova Light"/>
    <w:charset w:val="00"/>
    <w:family w:val="roman"/>
    <w:pitch w:val="variable"/>
    <w:sig w:usb0="8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abic Typesetting">
    <w:charset w:val="B2"/>
    <w:family w:val="script"/>
    <w:pitch w:val="variable"/>
    <w:sig w:usb0="80002007" w:usb1="80000000" w:usb2="00000008" w:usb3="00000000" w:csb0="000000D3" w:csb1="00000000"/>
  </w:font>
  <w:font w:name="All Sit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4929227"/>
      <w:docPartObj>
        <w:docPartGallery w:val="Page Numbers (Bottom of Page)"/>
        <w:docPartUnique/>
      </w:docPartObj>
    </w:sdtPr>
    <w:sdtEndPr>
      <w:rPr>
        <w:rStyle w:val="PageNumber"/>
      </w:rPr>
    </w:sdtEndPr>
    <w:sdtContent>
      <w:p w14:paraId="75F8D787" w14:textId="2434AA27" w:rsidR="00B05AA1" w:rsidRDefault="00B05AA1" w:rsidP="00CE3C7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1C2A373" w14:textId="77777777" w:rsidR="00B05AA1" w:rsidRDefault="00B05AA1" w:rsidP="00B05AA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780571"/>
      <w:docPartObj>
        <w:docPartGallery w:val="Page Numbers (Bottom of Page)"/>
        <w:docPartUnique/>
      </w:docPartObj>
    </w:sdtPr>
    <w:sdtEndPr>
      <w:rPr>
        <w:noProof/>
      </w:rPr>
    </w:sdtEndPr>
    <w:sdtContent>
      <w:p w14:paraId="1411803E" w14:textId="51B02AC1" w:rsidR="00C91D87" w:rsidRDefault="00C91D87">
        <w:pPr>
          <w:pStyle w:val="Footer"/>
          <w:jc w:val="center"/>
        </w:pPr>
        <w:r>
          <w:rPr>
            <w:noProof/>
          </w:rPr>
          <mc:AlternateContent>
            <mc:Choice Requires="wps">
              <w:drawing>
                <wp:inline distT="0" distB="0" distL="0" distR="0" wp14:anchorId="640B44A1" wp14:editId="447A4254">
                  <wp:extent cx="5467350" cy="54610"/>
                  <wp:effectExtent l="9525" t="19050" r="9525" b="12065"/>
                  <wp:docPr id="21" name="Flowchart: Decision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01D6DFE7" id="_x0000_t110" coordsize="21600,21600" o:spt="110" path="m10800,l,10800,10800,21600,21600,10800xe">
                  <v:stroke joinstyle="miter"/>
                  <v:path gradientshapeok="t" o:connecttype="rect" textboxrect="5400,5400,16200,16200"/>
                </v:shapetype>
                <v:shape id="Flowchart: Decision 2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7E719273" w14:textId="7C7C9013" w:rsidR="00C91D87" w:rsidRDefault="00C91D8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16A705" w14:textId="22FEC0CF" w:rsidR="00B05AA1" w:rsidRDefault="00B05AA1" w:rsidP="00B05AA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74171" w14:textId="77777777" w:rsidR="00A564D5" w:rsidRDefault="00A564D5" w:rsidP="00B05AA1">
      <w:pPr>
        <w:spacing w:line="240" w:lineRule="auto"/>
      </w:pPr>
      <w:r>
        <w:separator/>
      </w:r>
    </w:p>
  </w:footnote>
  <w:footnote w:type="continuationSeparator" w:id="0">
    <w:p w14:paraId="5AF15CE0" w14:textId="77777777" w:rsidR="00A564D5" w:rsidRDefault="00A564D5" w:rsidP="00B05AA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F9AC9" w14:textId="2BBC80D9" w:rsidR="00B05AA1" w:rsidRDefault="00B05AA1" w:rsidP="00380730">
    <w:pPr>
      <w:pStyle w:val="Header"/>
      <w:tabs>
        <w:tab w:val="center" w:pos="11070"/>
      </w:tabs>
      <w:ind w:right="-2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D54DA4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D9C6C6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058674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630D37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A6C6A1B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5E721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506D56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38183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27A6B2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3CE56F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BC7D1F"/>
    <w:multiLevelType w:val="hybridMultilevel"/>
    <w:tmpl w:val="AC9ED6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8B403B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F16794F"/>
    <w:multiLevelType w:val="hybridMultilevel"/>
    <w:tmpl w:val="EDD0EA0A"/>
    <w:lvl w:ilvl="0" w:tplc="C20269B0">
      <w:start w:val="10"/>
      <w:numFmt w:val="decimal"/>
      <w:lvlText w:val="%1"/>
      <w:lvlJc w:val="left"/>
      <w:pPr>
        <w:ind w:left="405" w:hanging="360"/>
      </w:pPr>
      <w:rPr>
        <w:rFonts w:ascii="Jost" w:hAnsi="Jost" w:hint="default"/>
        <w:color w:val="686868"/>
        <w:sz w:val="23"/>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13" w15:restartNumberingAfterBreak="0">
    <w:nsid w:val="13794178"/>
    <w:multiLevelType w:val="hybridMultilevel"/>
    <w:tmpl w:val="ACDABB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E5A2B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4BF5E92"/>
    <w:multiLevelType w:val="hybridMultilevel"/>
    <w:tmpl w:val="A6A6C72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6" w15:restartNumberingAfterBreak="0">
    <w:nsid w:val="264720D9"/>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CF15B6A"/>
    <w:multiLevelType w:val="multilevel"/>
    <w:tmpl w:val="50483730"/>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18" w15:restartNumberingAfterBreak="0">
    <w:nsid w:val="34A14CB1"/>
    <w:multiLevelType w:val="hybridMultilevel"/>
    <w:tmpl w:val="E0000D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39D305E4"/>
    <w:multiLevelType w:val="hybridMultilevel"/>
    <w:tmpl w:val="AD2268DE"/>
    <w:lvl w:ilvl="0" w:tplc="94DA08F2">
      <w:start w:val="15"/>
      <w:numFmt w:val="bullet"/>
      <w:lvlText w:val="-"/>
      <w:lvlJc w:val="left"/>
      <w:pPr>
        <w:ind w:left="720" w:hanging="360"/>
      </w:pPr>
      <w:rPr>
        <w:rFonts w:ascii="Rockwell Nova Light" w:eastAsiaTheme="minorEastAsia" w:hAnsi="Rockwell Nova Light"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483E42F0"/>
    <w:multiLevelType w:val="hybridMultilevel"/>
    <w:tmpl w:val="4A1697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50145EB3"/>
    <w:multiLevelType w:val="multilevel"/>
    <w:tmpl w:val="9B8263BA"/>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22" w15:restartNumberingAfterBreak="0">
    <w:nsid w:val="53663259"/>
    <w:multiLevelType w:val="multilevel"/>
    <w:tmpl w:val="7042314C"/>
    <w:lvl w:ilvl="0">
      <w:start w:val="9"/>
      <w:numFmt w:val="decimal"/>
      <w:lvlText w:val="%1"/>
      <w:lvlJc w:val="left"/>
      <w:pPr>
        <w:ind w:left="360" w:hanging="360"/>
      </w:pPr>
      <w:rPr>
        <w:rFonts w:hint="default"/>
        <w:color w:val="686868"/>
        <w:sz w:val="23"/>
      </w:rPr>
    </w:lvl>
    <w:lvl w:ilvl="1">
      <w:start w:val="5"/>
      <w:numFmt w:val="decimal"/>
      <w:lvlText w:val="%1.%2"/>
      <w:lvlJc w:val="left"/>
      <w:pPr>
        <w:ind w:left="765" w:hanging="720"/>
      </w:pPr>
      <w:rPr>
        <w:rFonts w:hint="default"/>
        <w:color w:val="686868"/>
        <w:sz w:val="23"/>
      </w:rPr>
    </w:lvl>
    <w:lvl w:ilvl="2">
      <w:start w:val="1"/>
      <w:numFmt w:val="decimal"/>
      <w:lvlText w:val="%1.%2.%3"/>
      <w:lvlJc w:val="left"/>
      <w:pPr>
        <w:ind w:left="810" w:hanging="720"/>
      </w:pPr>
      <w:rPr>
        <w:rFonts w:hint="default"/>
        <w:color w:val="686868"/>
        <w:sz w:val="23"/>
      </w:rPr>
    </w:lvl>
    <w:lvl w:ilvl="3">
      <w:start w:val="1"/>
      <w:numFmt w:val="decimal"/>
      <w:lvlText w:val="%1.%2.%3.%4"/>
      <w:lvlJc w:val="left"/>
      <w:pPr>
        <w:ind w:left="1215" w:hanging="1080"/>
      </w:pPr>
      <w:rPr>
        <w:rFonts w:hint="default"/>
        <w:color w:val="686868"/>
        <w:sz w:val="23"/>
      </w:rPr>
    </w:lvl>
    <w:lvl w:ilvl="4">
      <w:start w:val="1"/>
      <w:numFmt w:val="decimal"/>
      <w:lvlText w:val="%1.%2.%3.%4.%5"/>
      <w:lvlJc w:val="left"/>
      <w:pPr>
        <w:ind w:left="1620" w:hanging="1440"/>
      </w:pPr>
      <w:rPr>
        <w:rFonts w:hint="default"/>
        <w:color w:val="686868"/>
        <w:sz w:val="23"/>
      </w:rPr>
    </w:lvl>
    <w:lvl w:ilvl="5">
      <w:start w:val="1"/>
      <w:numFmt w:val="decimal"/>
      <w:lvlText w:val="%1.%2.%3.%4.%5.%6"/>
      <w:lvlJc w:val="left"/>
      <w:pPr>
        <w:ind w:left="1665" w:hanging="1440"/>
      </w:pPr>
      <w:rPr>
        <w:rFonts w:hint="default"/>
        <w:color w:val="686868"/>
        <w:sz w:val="23"/>
      </w:rPr>
    </w:lvl>
    <w:lvl w:ilvl="6">
      <w:start w:val="1"/>
      <w:numFmt w:val="decimal"/>
      <w:lvlText w:val="%1.%2.%3.%4.%5.%6.%7"/>
      <w:lvlJc w:val="left"/>
      <w:pPr>
        <w:ind w:left="2070" w:hanging="1800"/>
      </w:pPr>
      <w:rPr>
        <w:rFonts w:hint="default"/>
        <w:color w:val="686868"/>
        <w:sz w:val="23"/>
      </w:rPr>
    </w:lvl>
    <w:lvl w:ilvl="7">
      <w:start w:val="1"/>
      <w:numFmt w:val="decimal"/>
      <w:lvlText w:val="%1.%2.%3.%4.%5.%6.%7.%8"/>
      <w:lvlJc w:val="left"/>
      <w:pPr>
        <w:ind w:left="2475" w:hanging="2160"/>
      </w:pPr>
      <w:rPr>
        <w:rFonts w:hint="default"/>
        <w:color w:val="686868"/>
        <w:sz w:val="23"/>
      </w:rPr>
    </w:lvl>
    <w:lvl w:ilvl="8">
      <w:start w:val="1"/>
      <w:numFmt w:val="decimal"/>
      <w:lvlText w:val="%1.%2.%3.%4.%5.%6.%7.%8.%9"/>
      <w:lvlJc w:val="left"/>
      <w:pPr>
        <w:ind w:left="2520" w:hanging="2160"/>
      </w:pPr>
      <w:rPr>
        <w:rFonts w:hint="default"/>
        <w:color w:val="686868"/>
        <w:sz w:val="23"/>
      </w:rPr>
    </w:lvl>
  </w:abstractNum>
  <w:abstractNum w:abstractNumId="23" w15:restartNumberingAfterBreak="0">
    <w:nsid w:val="5B7C7612"/>
    <w:multiLevelType w:val="hybridMultilevel"/>
    <w:tmpl w:val="D66438DA"/>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2645B3A"/>
    <w:multiLevelType w:val="hybridMultilevel"/>
    <w:tmpl w:val="9280C730"/>
    <w:lvl w:ilvl="0" w:tplc="C4440B44">
      <w:start w:val="10"/>
      <w:numFmt w:val="bullet"/>
      <w:lvlText w:val="-"/>
      <w:lvlJc w:val="left"/>
      <w:pPr>
        <w:ind w:left="720" w:hanging="360"/>
      </w:pPr>
      <w:rPr>
        <w:rFonts w:ascii="Times New Roman" w:eastAsiaTheme="minorEastAsia" w:hAnsi="Times New Roman"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629654BF"/>
    <w:multiLevelType w:val="hybridMultilevel"/>
    <w:tmpl w:val="CCD6AB8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672E172A"/>
    <w:multiLevelType w:val="multilevel"/>
    <w:tmpl w:val="06707A1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6C885D50"/>
    <w:multiLevelType w:val="hybridMultilevel"/>
    <w:tmpl w:val="006A4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75017558"/>
    <w:multiLevelType w:val="multilevel"/>
    <w:tmpl w:val="A356BF00"/>
    <w:lvl w:ilvl="0">
      <w:start w:val="9"/>
      <w:numFmt w:val="decimal"/>
      <w:lvlText w:val="%1"/>
      <w:lvlJc w:val="left"/>
      <w:pPr>
        <w:ind w:left="360" w:hanging="360"/>
      </w:pPr>
      <w:rPr>
        <w:rFonts w:ascii="Jost" w:hAnsi="Jost" w:hint="default"/>
        <w:color w:val="686868"/>
        <w:sz w:val="23"/>
      </w:rPr>
    </w:lvl>
    <w:lvl w:ilvl="1">
      <w:start w:val="5"/>
      <w:numFmt w:val="decimal"/>
      <w:lvlText w:val="%1.%2"/>
      <w:lvlJc w:val="left"/>
      <w:pPr>
        <w:ind w:left="405" w:hanging="360"/>
      </w:pPr>
      <w:rPr>
        <w:rFonts w:ascii="Rockwell Nova Light" w:hAnsi="Rockwell Nova Light" w:hint="default"/>
        <w:color w:val="686868"/>
        <w:sz w:val="23"/>
      </w:rPr>
    </w:lvl>
    <w:lvl w:ilvl="2">
      <w:start w:val="1"/>
      <w:numFmt w:val="decimal"/>
      <w:lvlText w:val="%1.%2.%3"/>
      <w:lvlJc w:val="left"/>
      <w:pPr>
        <w:ind w:left="810" w:hanging="720"/>
      </w:pPr>
      <w:rPr>
        <w:rFonts w:ascii="Jost" w:hAnsi="Jost" w:hint="default"/>
        <w:color w:val="686868"/>
        <w:sz w:val="23"/>
      </w:rPr>
    </w:lvl>
    <w:lvl w:ilvl="3">
      <w:start w:val="1"/>
      <w:numFmt w:val="decimal"/>
      <w:lvlText w:val="%1.%2.%3.%4"/>
      <w:lvlJc w:val="left"/>
      <w:pPr>
        <w:ind w:left="855" w:hanging="720"/>
      </w:pPr>
      <w:rPr>
        <w:rFonts w:ascii="Jost" w:hAnsi="Jost" w:hint="default"/>
        <w:color w:val="686868"/>
        <w:sz w:val="23"/>
      </w:rPr>
    </w:lvl>
    <w:lvl w:ilvl="4">
      <w:start w:val="1"/>
      <w:numFmt w:val="decimal"/>
      <w:lvlText w:val="%1.%2.%3.%4.%5"/>
      <w:lvlJc w:val="left"/>
      <w:pPr>
        <w:ind w:left="1260" w:hanging="1080"/>
      </w:pPr>
      <w:rPr>
        <w:rFonts w:ascii="Jost" w:hAnsi="Jost" w:hint="default"/>
        <w:color w:val="686868"/>
        <w:sz w:val="23"/>
      </w:rPr>
    </w:lvl>
    <w:lvl w:ilvl="5">
      <w:start w:val="1"/>
      <w:numFmt w:val="decimal"/>
      <w:lvlText w:val="%1.%2.%3.%4.%5.%6"/>
      <w:lvlJc w:val="left"/>
      <w:pPr>
        <w:ind w:left="1305" w:hanging="1080"/>
      </w:pPr>
      <w:rPr>
        <w:rFonts w:ascii="Jost" w:hAnsi="Jost" w:hint="default"/>
        <w:color w:val="686868"/>
        <w:sz w:val="23"/>
      </w:rPr>
    </w:lvl>
    <w:lvl w:ilvl="6">
      <w:start w:val="1"/>
      <w:numFmt w:val="decimal"/>
      <w:lvlText w:val="%1.%2.%3.%4.%5.%6.%7"/>
      <w:lvlJc w:val="left"/>
      <w:pPr>
        <w:ind w:left="1710" w:hanging="1440"/>
      </w:pPr>
      <w:rPr>
        <w:rFonts w:ascii="Jost" w:hAnsi="Jost" w:hint="default"/>
        <w:color w:val="686868"/>
        <w:sz w:val="23"/>
      </w:rPr>
    </w:lvl>
    <w:lvl w:ilvl="7">
      <w:start w:val="1"/>
      <w:numFmt w:val="decimal"/>
      <w:lvlText w:val="%1.%2.%3.%4.%5.%6.%7.%8"/>
      <w:lvlJc w:val="left"/>
      <w:pPr>
        <w:ind w:left="1755" w:hanging="1440"/>
      </w:pPr>
      <w:rPr>
        <w:rFonts w:ascii="Jost" w:hAnsi="Jost" w:hint="default"/>
        <w:color w:val="686868"/>
        <w:sz w:val="23"/>
      </w:rPr>
    </w:lvl>
    <w:lvl w:ilvl="8">
      <w:start w:val="1"/>
      <w:numFmt w:val="decimal"/>
      <w:lvlText w:val="%1.%2.%3.%4.%5.%6.%7.%8.%9"/>
      <w:lvlJc w:val="left"/>
      <w:pPr>
        <w:ind w:left="2160" w:hanging="1800"/>
      </w:pPr>
      <w:rPr>
        <w:rFonts w:ascii="Jost" w:hAnsi="Jost" w:hint="default"/>
        <w:color w:val="686868"/>
        <w:sz w:val="23"/>
      </w:rPr>
    </w:lvl>
  </w:abstractNum>
  <w:abstractNum w:abstractNumId="29" w15:restartNumberingAfterBreak="0">
    <w:nsid w:val="77294008"/>
    <w:multiLevelType w:val="hybridMultilevel"/>
    <w:tmpl w:val="8A987916"/>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CAF0DE2"/>
    <w:multiLevelType w:val="hybridMultilevel"/>
    <w:tmpl w:val="810A02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26"/>
  </w:num>
  <w:num w:numId="4">
    <w:abstractNumId w:val="1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4"/>
  </w:num>
  <w:num w:numId="16">
    <w:abstractNumId w:val="12"/>
  </w:num>
  <w:num w:numId="17">
    <w:abstractNumId w:val="28"/>
  </w:num>
  <w:num w:numId="18">
    <w:abstractNumId w:val="22"/>
  </w:num>
  <w:num w:numId="19">
    <w:abstractNumId w:val="21"/>
  </w:num>
  <w:num w:numId="20">
    <w:abstractNumId w:val="17"/>
  </w:num>
  <w:num w:numId="21">
    <w:abstractNumId w:val="19"/>
  </w:num>
  <w:num w:numId="22">
    <w:abstractNumId w:val="20"/>
  </w:num>
  <w:num w:numId="23">
    <w:abstractNumId w:val="15"/>
  </w:num>
  <w:num w:numId="24">
    <w:abstractNumId w:val="13"/>
  </w:num>
  <w:num w:numId="25">
    <w:abstractNumId w:val="10"/>
  </w:num>
  <w:num w:numId="26">
    <w:abstractNumId w:val="25"/>
  </w:num>
  <w:num w:numId="27">
    <w:abstractNumId w:val="27"/>
  </w:num>
  <w:num w:numId="28">
    <w:abstractNumId w:val="18"/>
  </w:num>
  <w:num w:numId="29">
    <w:abstractNumId w:val="30"/>
  </w:num>
  <w:num w:numId="30">
    <w:abstractNumId w:val="29"/>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C04"/>
    <w:rsid w:val="000005E5"/>
    <w:rsid w:val="00003FA3"/>
    <w:rsid w:val="00005C20"/>
    <w:rsid w:val="00006EA7"/>
    <w:rsid w:val="000101EF"/>
    <w:rsid w:val="00011465"/>
    <w:rsid w:val="00013938"/>
    <w:rsid w:val="0002181F"/>
    <w:rsid w:val="00022A82"/>
    <w:rsid w:val="0002787D"/>
    <w:rsid w:val="000302B9"/>
    <w:rsid w:val="0003318E"/>
    <w:rsid w:val="00036CAA"/>
    <w:rsid w:val="0004139D"/>
    <w:rsid w:val="00042708"/>
    <w:rsid w:val="0004285B"/>
    <w:rsid w:val="00042D54"/>
    <w:rsid w:val="000610E1"/>
    <w:rsid w:val="00063122"/>
    <w:rsid w:val="000751DC"/>
    <w:rsid w:val="00082AE7"/>
    <w:rsid w:val="000845A9"/>
    <w:rsid w:val="0008790F"/>
    <w:rsid w:val="00087FC8"/>
    <w:rsid w:val="0009116F"/>
    <w:rsid w:val="0009367E"/>
    <w:rsid w:val="000A3354"/>
    <w:rsid w:val="000A6FC1"/>
    <w:rsid w:val="000B078C"/>
    <w:rsid w:val="000B08A1"/>
    <w:rsid w:val="000B5BC6"/>
    <w:rsid w:val="000C2D5D"/>
    <w:rsid w:val="000C4404"/>
    <w:rsid w:val="000D2563"/>
    <w:rsid w:val="000D3614"/>
    <w:rsid w:val="000D4F1D"/>
    <w:rsid w:val="000E2112"/>
    <w:rsid w:val="000E6785"/>
    <w:rsid w:val="000F13FB"/>
    <w:rsid w:val="000F4139"/>
    <w:rsid w:val="00102C51"/>
    <w:rsid w:val="00105640"/>
    <w:rsid w:val="0010734B"/>
    <w:rsid w:val="001101F1"/>
    <w:rsid w:val="00113AEA"/>
    <w:rsid w:val="00115164"/>
    <w:rsid w:val="00120374"/>
    <w:rsid w:val="00122816"/>
    <w:rsid w:val="0012376D"/>
    <w:rsid w:val="00124B0E"/>
    <w:rsid w:val="001313AB"/>
    <w:rsid w:val="00133C4E"/>
    <w:rsid w:val="00134B37"/>
    <w:rsid w:val="00135FD4"/>
    <w:rsid w:val="00137949"/>
    <w:rsid w:val="0014339B"/>
    <w:rsid w:val="00143F40"/>
    <w:rsid w:val="00145C1D"/>
    <w:rsid w:val="001508E5"/>
    <w:rsid w:val="00156533"/>
    <w:rsid w:val="00162682"/>
    <w:rsid w:val="00172336"/>
    <w:rsid w:val="00173EC5"/>
    <w:rsid w:val="00174AB6"/>
    <w:rsid w:val="00177170"/>
    <w:rsid w:val="00180A76"/>
    <w:rsid w:val="00185B9F"/>
    <w:rsid w:val="001872F7"/>
    <w:rsid w:val="001906CA"/>
    <w:rsid w:val="00192A31"/>
    <w:rsid w:val="001B0C1C"/>
    <w:rsid w:val="001B3D46"/>
    <w:rsid w:val="001B42C8"/>
    <w:rsid w:val="001B6ED2"/>
    <w:rsid w:val="001C02F3"/>
    <w:rsid w:val="001C740B"/>
    <w:rsid w:val="001C7EDC"/>
    <w:rsid w:val="001D1FA5"/>
    <w:rsid w:val="001D385E"/>
    <w:rsid w:val="001D7C74"/>
    <w:rsid w:val="001D7FBE"/>
    <w:rsid w:val="001E179C"/>
    <w:rsid w:val="001E288D"/>
    <w:rsid w:val="001E34B1"/>
    <w:rsid w:val="001E4002"/>
    <w:rsid w:val="001E799C"/>
    <w:rsid w:val="001F0850"/>
    <w:rsid w:val="001F2578"/>
    <w:rsid w:val="001F30EE"/>
    <w:rsid w:val="001F6484"/>
    <w:rsid w:val="002028FE"/>
    <w:rsid w:val="0020347D"/>
    <w:rsid w:val="002149CF"/>
    <w:rsid w:val="00214DDD"/>
    <w:rsid w:val="0021605A"/>
    <w:rsid w:val="00221728"/>
    <w:rsid w:val="002235AA"/>
    <w:rsid w:val="00230352"/>
    <w:rsid w:val="00232541"/>
    <w:rsid w:val="00236433"/>
    <w:rsid w:val="002508BC"/>
    <w:rsid w:val="00253792"/>
    <w:rsid w:val="00255554"/>
    <w:rsid w:val="00262B06"/>
    <w:rsid w:val="00262DBD"/>
    <w:rsid w:val="0026305E"/>
    <w:rsid w:val="0026467B"/>
    <w:rsid w:val="00265B81"/>
    <w:rsid w:val="00265F8E"/>
    <w:rsid w:val="00266F8E"/>
    <w:rsid w:val="00267F7C"/>
    <w:rsid w:val="0027342F"/>
    <w:rsid w:val="002748AC"/>
    <w:rsid w:val="00275EDB"/>
    <w:rsid w:val="00282563"/>
    <w:rsid w:val="00286AFE"/>
    <w:rsid w:val="002926A7"/>
    <w:rsid w:val="002A1051"/>
    <w:rsid w:val="002B4DD8"/>
    <w:rsid w:val="002C1A23"/>
    <w:rsid w:val="002C21E8"/>
    <w:rsid w:val="002C46E9"/>
    <w:rsid w:val="002C518D"/>
    <w:rsid w:val="002C69D8"/>
    <w:rsid w:val="002D0A93"/>
    <w:rsid w:val="002D331A"/>
    <w:rsid w:val="002D5341"/>
    <w:rsid w:val="002D6FA7"/>
    <w:rsid w:val="002E27D3"/>
    <w:rsid w:val="002E31A1"/>
    <w:rsid w:val="002E328A"/>
    <w:rsid w:val="002E5EA9"/>
    <w:rsid w:val="002E6BD8"/>
    <w:rsid w:val="002F14F9"/>
    <w:rsid w:val="002F61B3"/>
    <w:rsid w:val="0030061E"/>
    <w:rsid w:val="00300BBB"/>
    <w:rsid w:val="00302849"/>
    <w:rsid w:val="003049C5"/>
    <w:rsid w:val="00307677"/>
    <w:rsid w:val="00314958"/>
    <w:rsid w:val="00316ED8"/>
    <w:rsid w:val="00317955"/>
    <w:rsid w:val="003207C8"/>
    <w:rsid w:val="00322E0A"/>
    <w:rsid w:val="00324F6C"/>
    <w:rsid w:val="00327F66"/>
    <w:rsid w:val="003348A2"/>
    <w:rsid w:val="003360C3"/>
    <w:rsid w:val="0033694E"/>
    <w:rsid w:val="00340C0A"/>
    <w:rsid w:val="0034320E"/>
    <w:rsid w:val="0034628C"/>
    <w:rsid w:val="00346E5D"/>
    <w:rsid w:val="0035625B"/>
    <w:rsid w:val="00360D19"/>
    <w:rsid w:val="00362E3F"/>
    <w:rsid w:val="00363B68"/>
    <w:rsid w:val="00363FEE"/>
    <w:rsid w:val="0036477F"/>
    <w:rsid w:val="00367DCE"/>
    <w:rsid w:val="0037049D"/>
    <w:rsid w:val="003718A6"/>
    <w:rsid w:val="00377382"/>
    <w:rsid w:val="00377431"/>
    <w:rsid w:val="00380730"/>
    <w:rsid w:val="003835EC"/>
    <w:rsid w:val="00391344"/>
    <w:rsid w:val="003A5839"/>
    <w:rsid w:val="003B1474"/>
    <w:rsid w:val="003B5E37"/>
    <w:rsid w:val="003C4B9D"/>
    <w:rsid w:val="003D01FE"/>
    <w:rsid w:val="003D2770"/>
    <w:rsid w:val="003E5795"/>
    <w:rsid w:val="003F2860"/>
    <w:rsid w:val="003F71E4"/>
    <w:rsid w:val="003F77FA"/>
    <w:rsid w:val="003F7D05"/>
    <w:rsid w:val="00406B98"/>
    <w:rsid w:val="00411192"/>
    <w:rsid w:val="00413CAF"/>
    <w:rsid w:val="00415330"/>
    <w:rsid w:val="00415C59"/>
    <w:rsid w:val="0042020D"/>
    <w:rsid w:val="00420392"/>
    <w:rsid w:val="00420567"/>
    <w:rsid w:val="004212C2"/>
    <w:rsid w:val="004222BD"/>
    <w:rsid w:val="00423A54"/>
    <w:rsid w:val="00425B7C"/>
    <w:rsid w:val="0043227E"/>
    <w:rsid w:val="00434582"/>
    <w:rsid w:val="00440EBA"/>
    <w:rsid w:val="00440F60"/>
    <w:rsid w:val="004412AC"/>
    <w:rsid w:val="00442B3C"/>
    <w:rsid w:val="00443578"/>
    <w:rsid w:val="00444EAD"/>
    <w:rsid w:val="00445BC3"/>
    <w:rsid w:val="00446256"/>
    <w:rsid w:val="0044753C"/>
    <w:rsid w:val="004522B7"/>
    <w:rsid w:val="00453CFE"/>
    <w:rsid w:val="00454DB8"/>
    <w:rsid w:val="0045784B"/>
    <w:rsid w:val="00467FC7"/>
    <w:rsid w:val="00474228"/>
    <w:rsid w:val="00481D22"/>
    <w:rsid w:val="004861E4"/>
    <w:rsid w:val="00487E82"/>
    <w:rsid w:val="00490CD5"/>
    <w:rsid w:val="004915D3"/>
    <w:rsid w:val="00496B5C"/>
    <w:rsid w:val="004976DC"/>
    <w:rsid w:val="004A64A3"/>
    <w:rsid w:val="004B2C61"/>
    <w:rsid w:val="004B514D"/>
    <w:rsid w:val="004C08F0"/>
    <w:rsid w:val="004C1571"/>
    <w:rsid w:val="004C200C"/>
    <w:rsid w:val="004C4AB1"/>
    <w:rsid w:val="004C738A"/>
    <w:rsid w:val="004C757C"/>
    <w:rsid w:val="004E360C"/>
    <w:rsid w:val="004F4FE1"/>
    <w:rsid w:val="00505430"/>
    <w:rsid w:val="005118EC"/>
    <w:rsid w:val="005168C1"/>
    <w:rsid w:val="00517161"/>
    <w:rsid w:val="005200F8"/>
    <w:rsid w:val="00521E56"/>
    <w:rsid w:val="00525C68"/>
    <w:rsid w:val="00526503"/>
    <w:rsid w:val="00526EE3"/>
    <w:rsid w:val="005307F5"/>
    <w:rsid w:val="005317A2"/>
    <w:rsid w:val="0053757C"/>
    <w:rsid w:val="0054140E"/>
    <w:rsid w:val="00543469"/>
    <w:rsid w:val="00545920"/>
    <w:rsid w:val="00547F3E"/>
    <w:rsid w:val="00550C93"/>
    <w:rsid w:val="00551727"/>
    <w:rsid w:val="00553421"/>
    <w:rsid w:val="00553ED0"/>
    <w:rsid w:val="00554520"/>
    <w:rsid w:val="00554F3D"/>
    <w:rsid w:val="00555A3A"/>
    <w:rsid w:val="00556E4B"/>
    <w:rsid w:val="00562D99"/>
    <w:rsid w:val="00575ED1"/>
    <w:rsid w:val="00581D6D"/>
    <w:rsid w:val="005902A2"/>
    <w:rsid w:val="00590D65"/>
    <w:rsid w:val="00593F17"/>
    <w:rsid w:val="005A002E"/>
    <w:rsid w:val="005A1514"/>
    <w:rsid w:val="005B034F"/>
    <w:rsid w:val="005B2BD5"/>
    <w:rsid w:val="005B3BF3"/>
    <w:rsid w:val="005B75DE"/>
    <w:rsid w:val="005D2A76"/>
    <w:rsid w:val="005D3FB4"/>
    <w:rsid w:val="005E0DB6"/>
    <w:rsid w:val="005E3FDF"/>
    <w:rsid w:val="005E5EA1"/>
    <w:rsid w:val="005F2B08"/>
    <w:rsid w:val="005F2EF7"/>
    <w:rsid w:val="005F3F4C"/>
    <w:rsid w:val="005F45FF"/>
    <w:rsid w:val="005F7263"/>
    <w:rsid w:val="00611089"/>
    <w:rsid w:val="00611643"/>
    <w:rsid w:val="00612A34"/>
    <w:rsid w:val="00621367"/>
    <w:rsid w:val="00621745"/>
    <w:rsid w:val="00627DBB"/>
    <w:rsid w:val="006312E8"/>
    <w:rsid w:val="00631755"/>
    <w:rsid w:val="00631F5E"/>
    <w:rsid w:val="00632668"/>
    <w:rsid w:val="00637122"/>
    <w:rsid w:val="00640E7C"/>
    <w:rsid w:val="006419A9"/>
    <w:rsid w:val="00642384"/>
    <w:rsid w:val="00642839"/>
    <w:rsid w:val="00644BD4"/>
    <w:rsid w:val="00645064"/>
    <w:rsid w:val="00647B72"/>
    <w:rsid w:val="00653593"/>
    <w:rsid w:val="006543C1"/>
    <w:rsid w:val="00656C0E"/>
    <w:rsid w:val="00656DB8"/>
    <w:rsid w:val="00660301"/>
    <w:rsid w:val="00661189"/>
    <w:rsid w:val="00664DF4"/>
    <w:rsid w:val="006657FB"/>
    <w:rsid w:val="00666ECB"/>
    <w:rsid w:val="006670F3"/>
    <w:rsid w:val="006732EA"/>
    <w:rsid w:val="00674A82"/>
    <w:rsid w:val="006770A3"/>
    <w:rsid w:val="006821E1"/>
    <w:rsid w:val="00683614"/>
    <w:rsid w:val="00684176"/>
    <w:rsid w:val="00685B7F"/>
    <w:rsid w:val="006944AC"/>
    <w:rsid w:val="006A10AE"/>
    <w:rsid w:val="006A2915"/>
    <w:rsid w:val="006A31A5"/>
    <w:rsid w:val="006A5CDF"/>
    <w:rsid w:val="006B01D7"/>
    <w:rsid w:val="006B04F8"/>
    <w:rsid w:val="006B54EB"/>
    <w:rsid w:val="006B5B9A"/>
    <w:rsid w:val="006B799B"/>
    <w:rsid w:val="006C0F44"/>
    <w:rsid w:val="006C32D4"/>
    <w:rsid w:val="006C3361"/>
    <w:rsid w:val="006C7BCB"/>
    <w:rsid w:val="006D140A"/>
    <w:rsid w:val="006D1617"/>
    <w:rsid w:val="006D1B94"/>
    <w:rsid w:val="006D3624"/>
    <w:rsid w:val="006D5A8E"/>
    <w:rsid w:val="006D6D28"/>
    <w:rsid w:val="006E1D05"/>
    <w:rsid w:val="006E2E02"/>
    <w:rsid w:val="006E48EE"/>
    <w:rsid w:val="006F0A4F"/>
    <w:rsid w:val="006F6A33"/>
    <w:rsid w:val="006F73B0"/>
    <w:rsid w:val="00703571"/>
    <w:rsid w:val="007048C5"/>
    <w:rsid w:val="00704FAA"/>
    <w:rsid w:val="00721CDA"/>
    <w:rsid w:val="00722341"/>
    <w:rsid w:val="00723120"/>
    <w:rsid w:val="00726A45"/>
    <w:rsid w:val="00731D1F"/>
    <w:rsid w:val="00736F74"/>
    <w:rsid w:val="00737A03"/>
    <w:rsid w:val="0074501E"/>
    <w:rsid w:val="00745E00"/>
    <w:rsid w:val="00746C3B"/>
    <w:rsid w:val="00752B1B"/>
    <w:rsid w:val="00753A36"/>
    <w:rsid w:val="007570C3"/>
    <w:rsid w:val="007608C8"/>
    <w:rsid w:val="007611CD"/>
    <w:rsid w:val="00762D4D"/>
    <w:rsid w:val="00764DF9"/>
    <w:rsid w:val="00771F3A"/>
    <w:rsid w:val="007739D9"/>
    <w:rsid w:val="00773DAA"/>
    <w:rsid w:val="00782BFB"/>
    <w:rsid w:val="0078380E"/>
    <w:rsid w:val="0079483A"/>
    <w:rsid w:val="00795888"/>
    <w:rsid w:val="0079786F"/>
    <w:rsid w:val="007A1F93"/>
    <w:rsid w:val="007A2EBF"/>
    <w:rsid w:val="007A5535"/>
    <w:rsid w:val="007B3A38"/>
    <w:rsid w:val="007C205B"/>
    <w:rsid w:val="007C37D8"/>
    <w:rsid w:val="007C5615"/>
    <w:rsid w:val="007C7D47"/>
    <w:rsid w:val="007E2AD4"/>
    <w:rsid w:val="007E7E7F"/>
    <w:rsid w:val="007F0715"/>
    <w:rsid w:val="007F186C"/>
    <w:rsid w:val="007F1C30"/>
    <w:rsid w:val="007F3B12"/>
    <w:rsid w:val="007F6DA4"/>
    <w:rsid w:val="00800B1C"/>
    <w:rsid w:val="008038E6"/>
    <w:rsid w:val="0080668E"/>
    <w:rsid w:val="008123B2"/>
    <w:rsid w:val="0081279C"/>
    <w:rsid w:val="0081280C"/>
    <w:rsid w:val="00812991"/>
    <w:rsid w:val="0081581C"/>
    <w:rsid w:val="008177C2"/>
    <w:rsid w:val="0082355B"/>
    <w:rsid w:val="00832F19"/>
    <w:rsid w:val="00834B04"/>
    <w:rsid w:val="00836336"/>
    <w:rsid w:val="008401D6"/>
    <w:rsid w:val="00843A31"/>
    <w:rsid w:val="00843A3C"/>
    <w:rsid w:val="00843B9A"/>
    <w:rsid w:val="008508BD"/>
    <w:rsid w:val="00850AEE"/>
    <w:rsid w:val="008514B3"/>
    <w:rsid w:val="00852577"/>
    <w:rsid w:val="00854DF9"/>
    <w:rsid w:val="00856C98"/>
    <w:rsid w:val="00862690"/>
    <w:rsid w:val="008706E1"/>
    <w:rsid w:val="00876577"/>
    <w:rsid w:val="008847F2"/>
    <w:rsid w:val="00890473"/>
    <w:rsid w:val="00896676"/>
    <w:rsid w:val="008A1983"/>
    <w:rsid w:val="008A58FA"/>
    <w:rsid w:val="008B21E6"/>
    <w:rsid w:val="008B6799"/>
    <w:rsid w:val="008B747D"/>
    <w:rsid w:val="008C07E4"/>
    <w:rsid w:val="008C1209"/>
    <w:rsid w:val="008C1B68"/>
    <w:rsid w:val="008C4C0C"/>
    <w:rsid w:val="008C6825"/>
    <w:rsid w:val="008D0758"/>
    <w:rsid w:val="008D15DA"/>
    <w:rsid w:val="008D48D2"/>
    <w:rsid w:val="008E22F1"/>
    <w:rsid w:val="008E3749"/>
    <w:rsid w:val="008E38B5"/>
    <w:rsid w:val="008E6401"/>
    <w:rsid w:val="008E6E85"/>
    <w:rsid w:val="008F30B9"/>
    <w:rsid w:val="008F6494"/>
    <w:rsid w:val="008F6DCA"/>
    <w:rsid w:val="009001F0"/>
    <w:rsid w:val="0090461E"/>
    <w:rsid w:val="0090603B"/>
    <w:rsid w:val="00906214"/>
    <w:rsid w:val="0090635A"/>
    <w:rsid w:val="009074B1"/>
    <w:rsid w:val="0091136C"/>
    <w:rsid w:val="00911400"/>
    <w:rsid w:val="00911953"/>
    <w:rsid w:val="009135A4"/>
    <w:rsid w:val="009144E7"/>
    <w:rsid w:val="00914C73"/>
    <w:rsid w:val="009158D4"/>
    <w:rsid w:val="009205EE"/>
    <w:rsid w:val="00923666"/>
    <w:rsid w:val="009261E1"/>
    <w:rsid w:val="0092735B"/>
    <w:rsid w:val="009300FC"/>
    <w:rsid w:val="00936BBF"/>
    <w:rsid w:val="009409B9"/>
    <w:rsid w:val="00942C4F"/>
    <w:rsid w:val="00952CF4"/>
    <w:rsid w:val="00952E5C"/>
    <w:rsid w:val="00956127"/>
    <w:rsid w:val="00965AF3"/>
    <w:rsid w:val="00966A96"/>
    <w:rsid w:val="009676B4"/>
    <w:rsid w:val="0097025C"/>
    <w:rsid w:val="009769B0"/>
    <w:rsid w:val="00980257"/>
    <w:rsid w:val="00980C7B"/>
    <w:rsid w:val="009850D1"/>
    <w:rsid w:val="009861F3"/>
    <w:rsid w:val="009925A8"/>
    <w:rsid w:val="00995B0C"/>
    <w:rsid w:val="009A564B"/>
    <w:rsid w:val="009A6A64"/>
    <w:rsid w:val="009A7E8A"/>
    <w:rsid w:val="009B034C"/>
    <w:rsid w:val="009B0DDB"/>
    <w:rsid w:val="009B2357"/>
    <w:rsid w:val="009B79EA"/>
    <w:rsid w:val="009C00C5"/>
    <w:rsid w:val="009C01A9"/>
    <w:rsid w:val="009C54F2"/>
    <w:rsid w:val="009D451A"/>
    <w:rsid w:val="009D552A"/>
    <w:rsid w:val="009D707E"/>
    <w:rsid w:val="009E5780"/>
    <w:rsid w:val="009E66DC"/>
    <w:rsid w:val="009F187A"/>
    <w:rsid w:val="009F30AD"/>
    <w:rsid w:val="009F321D"/>
    <w:rsid w:val="009F3956"/>
    <w:rsid w:val="009F78FD"/>
    <w:rsid w:val="00A00C5C"/>
    <w:rsid w:val="00A02775"/>
    <w:rsid w:val="00A03E35"/>
    <w:rsid w:val="00A0486D"/>
    <w:rsid w:val="00A064FA"/>
    <w:rsid w:val="00A07582"/>
    <w:rsid w:val="00A11839"/>
    <w:rsid w:val="00A11DDC"/>
    <w:rsid w:val="00A1207F"/>
    <w:rsid w:val="00A122D9"/>
    <w:rsid w:val="00A125CC"/>
    <w:rsid w:val="00A22590"/>
    <w:rsid w:val="00A23C20"/>
    <w:rsid w:val="00A273F8"/>
    <w:rsid w:val="00A3721E"/>
    <w:rsid w:val="00A37763"/>
    <w:rsid w:val="00A4749D"/>
    <w:rsid w:val="00A53BDA"/>
    <w:rsid w:val="00A564D5"/>
    <w:rsid w:val="00A60C64"/>
    <w:rsid w:val="00A637A5"/>
    <w:rsid w:val="00A727DB"/>
    <w:rsid w:val="00A72A52"/>
    <w:rsid w:val="00A76E1A"/>
    <w:rsid w:val="00A801B4"/>
    <w:rsid w:val="00A82CDB"/>
    <w:rsid w:val="00A83F63"/>
    <w:rsid w:val="00A848A5"/>
    <w:rsid w:val="00A8604F"/>
    <w:rsid w:val="00A86E7E"/>
    <w:rsid w:val="00A954DE"/>
    <w:rsid w:val="00A97D3C"/>
    <w:rsid w:val="00AA05C9"/>
    <w:rsid w:val="00AA7E46"/>
    <w:rsid w:val="00AB57E5"/>
    <w:rsid w:val="00AB6B52"/>
    <w:rsid w:val="00AB6E70"/>
    <w:rsid w:val="00AC66AD"/>
    <w:rsid w:val="00AC6848"/>
    <w:rsid w:val="00AC6DE0"/>
    <w:rsid w:val="00AD55A2"/>
    <w:rsid w:val="00AE0792"/>
    <w:rsid w:val="00AE11E4"/>
    <w:rsid w:val="00AE6514"/>
    <w:rsid w:val="00AE68FC"/>
    <w:rsid w:val="00AF055E"/>
    <w:rsid w:val="00AF206E"/>
    <w:rsid w:val="00AF2161"/>
    <w:rsid w:val="00AF4142"/>
    <w:rsid w:val="00AF4782"/>
    <w:rsid w:val="00AF63FA"/>
    <w:rsid w:val="00B051D7"/>
    <w:rsid w:val="00B05AA1"/>
    <w:rsid w:val="00B05FBD"/>
    <w:rsid w:val="00B20914"/>
    <w:rsid w:val="00B213AD"/>
    <w:rsid w:val="00B21EE0"/>
    <w:rsid w:val="00B23E86"/>
    <w:rsid w:val="00B26463"/>
    <w:rsid w:val="00B3404B"/>
    <w:rsid w:val="00B43310"/>
    <w:rsid w:val="00B63CC1"/>
    <w:rsid w:val="00B66928"/>
    <w:rsid w:val="00B70731"/>
    <w:rsid w:val="00B74307"/>
    <w:rsid w:val="00B81B66"/>
    <w:rsid w:val="00B8204F"/>
    <w:rsid w:val="00B82560"/>
    <w:rsid w:val="00B83D3F"/>
    <w:rsid w:val="00B92994"/>
    <w:rsid w:val="00B94B4C"/>
    <w:rsid w:val="00B97222"/>
    <w:rsid w:val="00B97CA0"/>
    <w:rsid w:val="00BA323D"/>
    <w:rsid w:val="00BA40F7"/>
    <w:rsid w:val="00BB4DF9"/>
    <w:rsid w:val="00BB5720"/>
    <w:rsid w:val="00BC004E"/>
    <w:rsid w:val="00BC76C0"/>
    <w:rsid w:val="00BD75A8"/>
    <w:rsid w:val="00BE06BC"/>
    <w:rsid w:val="00BE5EB4"/>
    <w:rsid w:val="00BE77E5"/>
    <w:rsid w:val="00BF0986"/>
    <w:rsid w:val="00BF5DAD"/>
    <w:rsid w:val="00BF6F25"/>
    <w:rsid w:val="00BF76D6"/>
    <w:rsid w:val="00C04D2F"/>
    <w:rsid w:val="00C101C3"/>
    <w:rsid w:val="00C10ECA"/>
    <w:rsid w:val="00C11200"/>
    <w:rsid w:val="00C16034"/>
    <w:rsid w:val="00C2321A"/>
    <w:rsid w:val="00C234F1"/>
    <w:rsid w:val="00C25129"/>
    <w:rsid w:val="00C25495"/>
    <w:rsid w:val="00C30B3F"/>
    <w:rsid w:val="00C37C41"/>
    <w:rsid w:val="00C422A9"/>
    <w:rsid w:val="00C436B3"/>
    <w:rsid w:val="00C463BC"/>
    <w:rsid w:val="00C4652A"/>
    <w:rsid w:val="00C508AE"/>
    <w:rsid w:val="00C510D2"/>
    <w:rsid w:val="00C510E8"/>
    <w:rsid w:val="00C51210"/>
    <w:rsid w:val="00C54224"/>
    <w:rsid w:val="00C60A78"/>
    <w:rsid w:val="00C61839"/>
    <w:rsid w:val="00C65B98"/>
    <w:rsid w:val="00C667DE"/>
    <w:rsid w:val="00C70104"/>
    <w:rsid w:val="00C726FD"/>
    <w:rsid w:val="00C8050B"/>
    <w:rsid w:val="00C80C19"/>
    <w:rsid w:val="00C83570"/>
    <w:rsid w:val="00C91D87"/>
    <w:rsid w:val="00CA4023"/>
    <w:rsid w:val="00CA5EC8"/>
    <w:rsid w:val="00CA7BEF"/>
    <w:rsid w:val="00CB1DC8"/>
    <w:rsid w:val="00CB2429"/>
    <w:rsid w:val="00CB622B"/>
    <w:rsid w:val="00CC01A1"/>
    <w:rsid w:val="00CC40F1"/>
    <w:rsid w:val="00CC6144"/>
    <w:rsid w:val="00CC6866"/>
    <w:rsid w:val="00CD59A5"/>
    <w:rsid w:val="00CD64F1"/>
    <w:rsid w:val="00CE37A3"/>
    <w:rsid w:val="00CE47E7"/>
    <w:rsid w:val="00CE49DF"/>
    <w:rsid w:val="00CF165B"/>
    <w:rsid w:val="00D06E20"/>
    <w:rsid w:val="00D10DAB"/>
    <w:rsid w:val="00D12BEB"/>
    <w:rsid w:val="00D132CE"/>
    <w:rsid w:val="00D175A8"/>
    <w:rsid w:val="00D20590"/>
    <w:rsid w:val="00D20F09"/>
    <w:rsid w:val="00D248A1"/>
    <w:rsid w:val="00D27B17"/>
    <w:rsid w:val="00D308A4"/>
    <w:rsid w:val="00D30E73"/>
    <w:rsid w:val="00D32E02"/>
    <w:rsid w:val="00D32F9D"/>
    <w:rsid w:val="00D33BCC"/>
    <w:rsid w:val="00D349B5"/>
    <w:rsid w:val="00D40349"/>
    <w:rsid w:val="00D45B72"/>
    <w:rsid w:val="00D45C96"/>
    <w:rsid w:val="00D531F3"/>
    <w:rsid w:val="00D5669E"/>
    <w:rsid w:val="00D5673D"/>
    <w:rsid w:val="00D6550F"/>
    <w:rsid w:val="00D71950"/>
    <w:rsid w:val="00D753DB"/>
    <w:rsid w:val="00D77AF5"/>
    <w:rsid w:val="00D77D6B"/>
    <w:rsid w:val="00D77EE8"/>
    <w:rsid w:val="00D80AA9"/>
    <w:rsid w:val="00D839B5"/>
    <w:rsid w:val="00D874C3"/>
    <w:rsid w:val="00D87780"/>
    <w:rsid w:val="00D87D3C"/>
    <w:rsid w:val="00DA6B82"/>
    <w:rsid w:val="00DB190C"/>
    <w:rsid w:val="00DB22EB"/>
    <w:rsid w:val="00DC2004"/>
    <w:rsid w:val="00DC2BDB"/>
    <w:rsid w:val="00DD09B8"/>
    <w:rsid w:val="00DD41EE"/>
    <w:rsid w:val="00DE7759"/>
    <w:rsid w:val="00DF03BE"/>
    <w:rsid w:val="00DF22E0"/>
    <w:rsid w:val="00E008A5"/>
    <w:rsid w:val="00E04ACA"/>
    <w:rsid w:val="00E04CB6"/>
    <w:rsid w:val="00E055AD"/>
    <w:rsid w:val="00E067B5"/>
    <w:rsid w:val="00E06A5A"/>
    <w:rsid w:val="00E12412"/>
    <w:rsid w:val="00E2310F"/>
    <w:rsid w:val="00E320E5"/>
    <w:rsid w:val="00E325F8"/>
    <w:rsid w:val="00E33831"/>
    <w:rsid w:val="00E338C9"/>
    <w:rsid w:val="00E356FB"/>
    <w:rsid w:val="00E3712A"/>
    <w:rsid w:val="00E41790"/>
    <w:rsid w:val="00E42F5C"/>
    <w:rsid w:val="00E53792"/>
    <w:rsid w:val="00E55C54"/>
    <w:rsid w:val="00E575AF"/>
    <w:rsid w:val="00E57AA0"/>
    <w:rsid w:val="00E651D0"/>
    <w:rsid w:val="00E65243"/>
    <w:rsid w:val="00E71B29"/>
    <w:rsid w:val="00E74048"/>
    <w:rsid w:val="00E7566C"/>
    <w:rsid w:val="00E759C0"/>
    <w:rsid w:val="00E75D99"/>
    <w:rsid w:val="00E800EF"/>
    <w:rsid w:val="00E85438"/>
    <w:rsid w:val="00E904C0"/>
    <w:rsid w:val="00E9148F"/>
    <w:rsid w:val="00E93CB3"/>
    <w:rsid w:val="00E94641"/>
    <w:rsid w:val="00E94710"/>
    <w:rsid w:val="00E94B9F"/>
    <w:rsid w:val="00E95E1B"/>
    <w:rsid w:val="00E964A5"/>
    <w:rsid w:val="00EA1567"/>
    <w:rsid w:val="00EA5311"/>
    <w:rsid w:val="00EB063D"/>
    <w:rsid w:val="00EB077E"/>
    <w:rsid w:val="00EB5C37"/>
    <w:rsid w:val="00EB7374"/>
    <w:rsid w:val="00EC1D24"/>
    <w:rsid w:val="00EC2629"/>
    <w:rsid w:val="00EC7BD9"/>
    <w:rsid w:val="00ED0E0F"/>
    <w:rsid w:val="00ED283A"/>
    <w:rsid w:val="00EE1334"/>
    <w:rsid w:val="00EE22CE"/>
    <w:rsid w:val="00EE3CE5"/>
    <w:rsid w:val="00EF1D9E"/>
    <w:rsid w:val="00EF668D"/>
    <w:rsid w:val="00F0123E"/>
    <w:rsid w:val="00F06FE5"/>
    <w:rsid w:val="00F1126C"/>
    <w:rsid w:val="00F23709"/>
    <w:rsid w:val="00F31545"/>
    <w:rsid w:val="00F3374E"/>
    <w:rsid w:val="00F34660"/>
    <w:rsid w:val="00F36C69"/>
    <w:rsid w:val="00F37DB2"/>
    <w:rsid w:val="00F42ECE"/>
    <w:rsid w:val="00F4331C"/>
    <w:rsid w:val="00F46758"/>
    <w:rsid w:val="00F504B0"/>
    <w:rsid w:val="00F5638B"/>
    <w:rsid w:val="00F57059"/>
    <w:rsid w:val="00F679B9"/>
    <w:rsid w:val="00F70101"/>
    <w:rsid w:val="00F72009"/>
    <w:rsid w:val="00F749A5"/>
    <w:rsid w:val="00F7536D"/>
    <w:rsid w:val="00F7682B"/>
    <w:rsid w:val="00F77E0C"/>
    <w:rsid w:val="00FA063D"/>
    <w:rsid w:val="00FA0C20"/>
    <w:rsid w:val="00FA298B"/>
    <w:rsid w:val="00FA49EB"/>
    <w:rsid w:val="00FA7235"/>
    <w:rsid w:val="00FB28A4"/>
    <w:rsid w:val="00FB3BC5"/>
    <w:rsid w:val="00FC1252"/>
    <w:rsid w:val="00FC21F2"/>
    <w:rsid w:val="00FC4494"/>
    <w:rsid w:val="00FD6369"/>
    <w:rsid w:val="00FD6E1B"/>
    <w:rsid w:val="00FE0FDD"/>
    <w:rsid w:val="00FE10DE"/>
    <w:rsid w:val="00FE1CDD"/>
    <w:rsid w:val="00FE33BE"/>
    <w:rsid w:val="00FE7909"/>
    <w:rsid w:val="00FF15F4"/>
    <w:rsid w:val="00FF1913"/>
    <w:rsid w:val="00FF25E3"/>
    <w:rsid w:val="00FF27D6"/>
    <w:rsid w:val="00FF3A22"/>
    <w:rsid w:val="00FF5627"/>
    <w:rsid w:val="00FF57D9"/>
    <w:rsid w:val="00FF6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9F78FD"/>
  <w15:chartTrackingRefBased/>
  <w15:docId w15:val="{B634A47D-EFE4-F348-B6DF-CD9A0989F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4"/>
        <w:szCs w:val="24"/>
        <w:lang w:val="en-US" w:eastAsia="en-US" w:bidi="ar-SA"/>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6DB8"/>
  </w:style>
  <w:style w:type="paragraph" w:styleId="Heading1">
    <w:name w:val="heading 1"/>
    <w:basedOn w:val="Normal"/>
    <w:next w:val="Normal"/>
    <w:link w:val="Heading1Char"/>
    <w:uiPriority w:val="9"/>
    <w:qFormat/>
    <w:rsid w:val="00442B3C"/>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442B3C"/>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442B3C"/>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442B3C"/>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442B3C"/>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442B3C"/>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442B3C"/>
    <w:pPr>
      <w:spacing w:before="240" w:after="60"/>
      <w:outlineLvl w:val="6"/>
    </w:pPr>
  </w:style>
  <w:style w:type="paragraph" w:styleId="Heading8">
    <w:name w:val="heading 8"/>
    <w:basedOn w:val="Normal"/>
    <w:next w:val="Normal"/>
    <w:link w:val="Heading8Char"/>
    <w:uiPriority w:val="9"/>
    <w:semiHidden/>
    <w:unhideWhenUsed/>
    <w:qFormat/>
    <w:rsid w:val="00442B3C"/>
    <w:pPr>
      <w:spacing w:before="240" w:after="60"/>
      <w:outlineLvl w:val="7"/>
    </w:pPr>
    <w:rPr>
      <w:i/>
      <w:iCs/>
    </w:rPr>
  </w:style>
  <w:style w:type="paragraph" w:styleId="Heading9">
    <w:name w:val="heading 9"/>
    <w:basedOn w:val="Normal"/>
    <w:next w:val="Normal"/>
    <w:link w:val="Heading9Char"/>
    <w:uiPriority w:val="9"/>
    <w:semiHidden/>
    <w:unhideWhenUsed/>
    <w:qFormat/>
    <w:rsid w:val="00442B3C"/>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Pr>
      <w:b/>
      <w:bCs/>
      <w:sz w:val="28"/>
      <w:szCs w:val="28"/>
    </w:rPr>
  </w:style>
  <w:style w:type="character" w:customStyle="1" w:styleId="Heading5Char">
    <w:name w:val="Heading 5 Char"/>
    <w:basedOn w:val="DefaultParagraphFont"/>
    <w:link w:val="Heading5"/>
    <w:uiPriority w:val="9"/>
    <w:semiHidden/>
    <w:rPr>
      <w:b/>
      <w:bCs/>
      <w:i/>
      <w:iCs/>
      <w:sz w:val="26"/>
      <w:szCs w:val="26"/>
    </w:rPr>
  </w:style>
  <w:style w:type="character" w:customStyle="1" w:styleId="Heading6Char">
    <w:name w:val="Heading 6 Char"/>
    <w:basedOn w:val="DefaultParagraphFont"/>
    <w:link w:val="Heading6"/>
    <w:uiPriority w:val="9"/>
    <w:semiHidden/>
    <w:rPr>
      <w:b/>
      <w:bCs/>
    </w:rPr>
  </w:style>
  <w:style w:type="character" w:customStyle="1" w:styleId="Heading7Char">
    <w:name w:val="Heading 7 Char"/>
    <w:basedOn w:val="DefaultParagraphFont"/>
    <w:link w:val="Heading7"/>
    <w:uiPriority w:val="9"/>
    <w:semiHidden/>
    <w:rPr>
      <w:sz w:val="24"/>
      <w:szCs w:val="24"/>
    </w:rPr>
  </w:style>
  <w:style w:type="character" w:customStyle="1" w:styleId="Heading8Char">
    <w:name w:val="Heading 8 Char"/>
    <w:basedOn w:val="DefaultParagraphFont"/>
    <w:link w:val="Heading8"/>
    <w:uiPriority w:val="9"/>
    <w:semiHidden/>
    <w:rPr>
      <w:i/>
      <w:iCs/>
      <w:sz w:val="24"/>
      <w:szCs w:val="24"/>
    </w:rPr>
  </w:style>
  <w:style w:type="character" w:customStyle="1" w:styleId="Heading9Char">
    <w:name w:val="Heading 9 Char"/>
    <w:basedOn w:val="DefaultParagraphFont"/>
    <w:link w:val="Heading9"/>
    <w:uiPriority w:val="9"/>
    <w:semiHidden/>
    <w:rPr>
      <w:rFonts w:asciiTheme="majorHAnsi" w:eastAsiaTheme="majorEastAsia" w:hAnsiTheme="majorHAnsi"/>
    </w:rPr>
  </w:style>
  <w:style w:type="paragraph" w:styleId="Title">
    <w:name w:val="Title"/>
    <w:basedOn w:val="Normal"/>
    <w:next w:val="Normal"/>
    <w:link w:val="TitleChar"/>
    <w:uiPriority w:val="10"/>
    <w:qFormat/>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Pr>
      <w:rFonts w:asciiTheme="majorHAnsi" w:eastAsiaTheme="majorEastAsia" w:hAnsiTheme="majorHAnsi"/>
      <w:sz w:val="24"/>
      <w:szCs w:val="24"/>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rFonts w:asciiTheme="minorHAnsi" w:hAnsiTheme="minorHAnsi"/>
      <w:b/>
      <w:i/>
      <w:iCs/>
    </w:rPr>
  </w:style>
  <w:style w:type="paragraph" w:styleId="NoSpacing">
    <w:name w:val="No Spacing"/>
    <w:basedOn w:val="Normal"/>
    <w:uiPriority w:val="1"/>
    <w:qFormat/>
    <w:rPr>
      <w:szCs w:val="32"/>
    </w:rPr>
  </w:style>
  <w:style w:type="paragraph" w:styleId="Quote">
    <w:name w:val="Quote"/>
    <w:basedOn w:val="Normal"/>
    <w:next w:val="Normal"/>
    <w:link w:val="QuoteChar"/>
    <w:uiPriority w:val="29"/>
    <w:qFormat/>
    <w:rPr>
      <w:i/>
    </w:rPr>
  </w:style>
  <w:style w:type="character" w:customStyle="1" w:styleId="QuoteChar">
    <w:name w:val="Quote Char"/>
    <w:basedOn w:val="DefaultParagraphFont"/>
    <w:link w:val="Quote"/>
    <w:uiPriority w:val="29"/>
    <w:rPr>
      <w:i/>
      <w:sz w:val="24"/>
      <w:szCs w:val="24"/>
    </w:rPr>
  </w:style>
  <w:style w:type="paragraph" w:styleId="IntenseQuote">
    <w:name w:val="Intense Quote"/>
    <w:basedOn w:val="Normal"/>
    <w:next w:val="Normal"/>
    <w:link w:val="IntenseQuoteChar"/>
    <w:uiPriority w:val="30"/>
    <w:qFormat/>
    <w:pPr>
      <w:ind w:left="720" w:right="720"/>
    </w:pPr>
    <w:rPr>
      <w:b/>
      <w:i/>
      <w:szCs w:val="22"/>
    </w:rPr>
  </w:style>
  <w:style w:type="character" w:customStyle="1" w:styleId="IntenseQuoteChar">
    <w:name w:val="Intense Quote Char"/>
    <w:basedOn w:val="DefaultParagraphFont"/>
    <w:link w:val="IntenseQuote"/>
    <w:uiPriority w:val="30"/>
    <w:rPr>
      <w:b/>
      <w:i/>
      <w:sz w:val="24"/>
    </w:rPr>
  </w:style>
  <w:style w:type="character" w:styleId="SubtleEmphasis">
    <w:name w:val="Subtle Emphasis"/>
    <w:uiPriority w:val="19"/>
    <w:qFormat/>
    <w:rPr>
      <w:i/>
      <w:color w:val="5A5A5A" w:themeColor="text1" w:themeTint="A5"/>
    </w:rPr>
  </w:style>
  <w:style w:type="character" w:styleId="IntenseEmphasis">
    <w:name w:val="Intense Emphasis"/>
    <w:basedOn w:val="DefaultParagraphFont"/>
    <w:uiPriority w:val="21"/>
    <w:qFormat/>
    <w:rPr>
      <w:b/>
      <w:i/>
      <w:sz w:val="24"/>
      <w:szCs w:val="24"/>
      <w:u w:val="single"/>
    </w:rPr>
  </w:style>
  <w:style w:type="character" w:styleId="SubtleReference">
    <w:name w:val="Subtle Reference"/>
    <w:basedOn w:val="DefaultParagraphFont"/>
    <w:uiPriority w:val="31"/>
    <w:qFormat/>
    <w:rPr>
      <w:sz w:val="24"/>
      <w:szCs w:val="24"/>
      <w:u w:val="single"/>
    </w:rPr>
  </w:style>
  <w:style w:type="character" w:styleId="IntenseReference">
    <w:name w:val="Intense Reference"/>
    <w:basedOn w:val="DefaultParagraphFont"/>
    <w:uiPriority w:val="32"/>
    <w:qFormat/>
    <w:rPr>
      <w:b/>
      <w:sz w:val="24"/>
      <w:u w:val="single"/>
    </w:rPr>
  </w:style>
  <w:style w:type="character" w:styleId="BookTitle">
    <w:name w:val="Book Title"/>
    <w:basedOn w:val="DefaultParagraphFont"/>
    <w:uiPriority w:val="33"/>
    <w:qFormat/>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pPr>
      <w:outlineLvl w:val="9"/>
    </w:pPr>
  </w:style>
  <w:style w:type="paragraph" w:styleId="Caption">
    <w:name w:val="caption"/>
    <w:basedOn w:val="Normal"/>
    <w:next w:val="Normal"/>
    <w:uiPriority w:val="35"/>
    <w:semiHidden/>
    <w:unhideWhenUsed/>
    <w:rsid w:val="000005E5"/>
    <w:pPr>
      <w:spacing w:after="200" w:line="240" w:lineRule="auto"/>
    </w:pPr>
    <w:rPr>
      <w:i/>
      <w:iCs/>
      <w:color w:val="6E747A" w:themeColor="text2"/>
      <w:sz w:val="22"/>
      <w:szCs w:val="18"/>
    </w:rPr>
  </w:style>
  <w:style w:type="paragraph" w:styleId="BalloonText">
    <w:name w:val="Balloon Text"/>
    <w:basedOn w:val="Normal"/>
    <w:link w:val="BalloonTextChar"/>
    <w:uiPriority w:val="99"/>
    <w:semiHidden/>
    <w:unhideWhenUsed/>
    <w:rsid w:val="000005E5"/>
    <w:pPr>
      <w:spacing w:line="240" w:lineRule="auto"/>
    </w:pPr>
    <w:rPr>
      <w:rFonts w:ascii="Segoe UI" w:hAnsi="Segoe UI" w:cs="Segoe UI"/>
      <w:sz w:val="22"/>
      <w:szCs w:val="18"/>
    </w:rPr>
  </w:style>
  <w:style w:type="character" w:customStyle="1" w:styleId="BalloonTextChar">
    <w:name w:val="Balloon Text Char"/>
    <w:basedOn w:val="DefaultParagraphFont"/>
    <w:link w:val="BalloonText"/>
    <w:uiPriority w:val="99"/>
    <w:semiHidden/>
    <w:rsid w:val="000005E5"/>
    <w:rPr>
      <w:rFonts w:ascii="Segoe UI" w:hAnsi="Segoe UI" w:cs="Segoe UI"/>
      <w:sz w:val="22"/>
      <w:szCs w:val="18"/>
    </w:rPr>
  </w:style>
  <w:style w:type="paragraph" w:styleId="BodyText3">
    <w:name w:val="Body Text 3"/>
    <w:basedOn w:val="Normal"/>
    <w:link w:val="BodyText3Char"/>
    <w:uiPriority w:val="99"/>
    <w:semiHidden/>
    <w:unhideWhenUsed/>
    <w:rsid w:val="000005E5"/>
    <w:pPr>
      <w:spacing w:after="120"/>
    </w:pPr>
    <w:rPr>
      <w:sz w:val="22"/>
      <w:szCs w:val="16"/>
    </w:rPr>
  </w:style>
  <w:style w:type="character" w:customStyle="1" w:styleId="BodyText3Char">
    <w:name w:val="Body Text 3 Char"/>
    <w:basedOn w:val="DefaultParagraphFont"/>
    <w:link w:val="BodyText3"/>
    <w:uiPriority w:val="99"/>
    <w:semiHidden/>
    <w:rsid w:val="000005E5"/>
    <w:rPr>
      <w:sz w:val="22"/>
      <w:szCs w:val="16"/>
    </w:rPr>
  </w:style>
  <w:style w:type="paragraph" w:styleId="BodyTextIndent3">
    <w:name w:val="Body Text Indent 3"/>
    <w:basedOn w:val="Normal"/>
    <w:link w:val="BodyTextIndent3Char"/>
    <w:uiPriority w:val="99"/>
    <w:semiHidden/>
    <w:unhideWhenUsed/>
    <w:rsid w:val="000005E5"/>
    <w:pPr>
      <w:spacing w:after="120"/>
      <w:ind w:left="360"/>
    </w:pPr>
    <w:rPr>
      <w:sz w:val="22"/>
      <w:szCs w:val="16"/>
    </w:rPr>
  </w:style>
  <w:style w:type="character" w:customStyle="1" w:styleId="BodyTextIndent3Char">
    <w:name w:val="Body Text Indent 3 Char"/>
    <w:basedOn w:val="DefaultParagraphFont"/>
    <w:link w:val="BodyTextIndent3"/>
    <w:uiPriority w:val="99"/>
    <w:semiHidden/>
    <w:rsid w:val="000005E5"/>
    <w:rPr>
      <w:sz w:val="22"/>
      <w:szCs w:val="16"/>
    </w:rPr>
  </w:style>
  <w:style w:type="character" w:styleId="CommentReference">
    <w:name w:val="annotation reference"/>
    <w:basedOn w:val="DefaultParagraphFont"/>
    <w:uiPriority w:val="99"/>
    <w:semiHidden/>
    <w:unhideWhenUsed/>
    <w:rsid w:val="000005E5"/>
    <w:rPr>
      <w:sz w:val="22"/>
      <w:szCs w:val="16"/>
    </w:rPr>
  </w:style>
  <w:style w:type="paragraph" w:styleId="CommentText">
    <w:name w:val="annotation text"/>
    <w:basedOn w:val="Normal"/>
    <w:link w:val="CommentTextChar"/>
    <w:uiPriority w:val="99"/>
    <w:semiHidden/>
    <w:unhideWhenUsed/>
    <w:rsid w:val="000005E5"/>
    <w:pPr>
      <w:spacing w:line="240" w:lineRule="auto"/>
    </w:pPr>
    <w:rPr>
      <w:sz w:val="22"/>
      <w:szCs w:val="20"/>
    </w:rPr>
  </w:style>
  <w:style w:type="character" w:customStyle="1" w:styleId="CommentTextChar">
    <w:name w:val="Comment Text Char"/>
    <w:basedOn w:val="DefaultParagraphFont"/>
    <w:link w:val="CommentText"/>
    <w:uiPriority w:val="99"/>
    <w:semiHidden/>
    <w:rsid w:val="000005E5"/>
    <w:rPr>
      <w:sz w:val="22"/>
      <w:szCs w:val="20"/>
    </w:rPr>
  </w:style>
  <w:style w:type="paragraph" w:styleId="CommentSubject">
    <w:name w:val="annotation subject"/>
    <w:basedOn w:val="CommentText"/>
    <w:next w:val="CommentText"/>
    <w:link w:val="CommentSubjectChar"/>
    <w:uiPriority w:val="99"/>
    <w:semiHidden/>
    <w:unhideWhenUsed/>
    <w:rsid w:val="000005E5"/>
    <w:rPr>
      <w:b/>
      <w:bCs/>
    </w:rPr>
  </w:style>
  <w:style w:type="character" w:customStyle="1" w:styleId="CommentSubjectChar">
    <w:name w:val="Comment Subject Char"/>
    <w:basedOn w:val="CommentTextChar"/>
    <w:link w:val="CommentSubject"/>
    <w:uiPriority w:val="99"/>
    <w:semiHidden/>
    <w:rsid w:val="000005E5"/>
    <w:rPr>
      <w:b/>
      <w:bCs/>
      <w:sz w:val="22"/>
      <w:szCs w:val="20"/>
    </w:rPr>
  </w:style>
  <w:style w:type="paragraph" w:styleId="DocumentMap">
    <w:name w:val="Document Map"/>
    <w:basedOn w:val="Normal"/>
    <w:link w:val="DocumentMapChar"/>
    <w:uiPriority w:val="99"/>
    <w:semiHidden/>
    <w:unhideWhenUsed/>
    <w:rsid w:val="000005E5"/>
    <w:pPr>
      <w:spacing w:line="240" w:lineRule="auto"/>
    </w:pPr>
    <w:rPr>
      <w:rFonts w:ascii="Segoe UI" w:hAnsi="Segoe UI" w:cs="Segoe UI"/>
      <w:sz w:val="22"/>
      <w:szCs w:val="16"/>
    </w:rPr>
  </w:style>
  <w:style w:type="character" w:customStyle="1" w:styleId="DocumentMapChar">
    <w:name w:val="Document Map Char"/>
    <w:basedOn w:val="DefaultParagraphFont"/>
    <w:link w:val="DocumentMap"/>
    <w:uiPriority w:val="99"/>
    <w:semiHidden/>
    <w:rsid w:val="000005E5"/>
    <w:rPr>
      <w:rFonts w:ascii="Segoe UI" w:hAnsi="Segoe UI" w:cs="Segoe UI"/>
      <w:sz w:val="22"/>
      <w:szCs w:val="16"/>
    </w:rPr>
  </w:style>
  <w:style w:type="paragraph" w:styleId="EndnoteText">
    <w:name w:val="endnote text"/>
    <w:basedOn w:val="Normal"/>
    <w:link w:val="EndnoteTextChar"/>
    <w:uiPriority w:val="99"/>
    <w:semiHidden/>
    <w:unhideWhenUsed/>
    <w:rsid w:val="000005E5"/>
    <w:pPr>
      <w:spacing w:line="240" w:lineRule="auto"/>
    </w:pPr>
    <w:rPr>
      <w:sz w:val="22"/>
      <w:szCs w:val="20"/>
    </w:rPr>
  </w:style>
  <w:style w:type="character" w:customStyle="1" w:styleId="EndnoteTextChar">
    <w:name w:val="Endnote Text Char"/>
    <w:basedOn w:val="DefaultParagraphFont"/>
    <w:link w:val="EndnoteText"/>
    <w:uiPriority w:val="99"/>
    <w:semiHidden/>
    <w:rsid w:val="000005E5"/>
    <w:rPr>
      <w:sz w:val="22"/>
      <w:szCs w:val="20"/>
    </w:rPr>
  </w:style>
  <w:style w:type="paragraph" w:styleId="EnvelopeReturn">
    <w:name w:val="envelope return"/>
    <w:basedOn w:val="Normal"/>
    <w:uiPriority w:val="99"/>
    <w:semiHidden/>
    <w:unhideWhenUsed/>
    <w:rsid w:val="000005E5"/>
    <w:pPr>
      <w:spacing w:line="240" w:lineRule="auto"/>
    </w:pPr>
    <w:rPr>
      <w:rFonts w:asciiTheme="majorHAnsi" w:eastAsiaTheme="majorEastAsia" w:hAnsiTheme="majorHAnsi" w:cstheme="majorBidi"/>
      <w:sz w:val="22"/>
      <w:szCs w:val="20"/>
    </w:rPr>
  </w:style>
  <w:style w:type="paragraph" w:styleId="FootnoteText">
    <w:name w:val="footnote text"/>
    <w:basedOn w:val="Normal"/>
    <w:link w:val="FootnoteTextChar"/>
    <w:uiPriority w:val="99"/>
    <w:semiHidden/>
    <w:unhideWhenUsed/>
    <w:rsid w:val="000005E5"/>
    <w:pPr>
      <w:spacing w:line="240" w:lineRule="auto"/>
    </w:pPr>
    <w:rPr>
      <w:sz w:val="22"/>
      <w:szCs w:val="20"/>
    </w:rPr>
  </w:style>
  <w:style w:type="character" w:customStyle="1" w:styleId="FootnoteTextChar">
    <w:name w:val="Footnote Text Char"/>
    <w:basedOn w:val="DefaultParagraphFont"/>
    <w:link w:val="FootnoteText"/>
    <w:uiPriority w:val="99"/>
    <w:semiHidden/>
    <w:rsid w:val="000005E5"/>
    <w:rPr>
      <w:sz w:val="22"/>
      <w:szCs w:val="20"/>
    </w:rPr>
  </w:style>
  <w:style w:type="character" w:styleId="HTMLCode">
    <w:name w:val="HTML Code"/>
    <w:basedOn w:val="DefaultParagraphFont"/>
    <w:uiPriority w:val="99"/>
    <w:semiHidden/>
    <w:unhideWhenUsed/>
    <w:rsid w:val="000005E5"/>
    <w:rPr>
      <w:rFonts w:ascii="Consolas" w:hAnsi="Consolas"/>
      <w:sz w:val="22"/>
      <w:szCs w:val="20"/>
    </w:rPr>
  </w:style>
  <w:style w:type="character" w:styleId="HTMLKeyboard">
    <w:name w:val="HTML Keyboard"/>
    <w:basedOn w:val="DefaultParagraphFont"/>
    <w:uiPriority w:val="99"/>
    <w:semiHidden/>
    <w:unhideWhenUsed/>
    <w:rsid w:val="000005E5"/>
    <w:rPr>
      <w:rFonts w:ascii="Consolas" w:hAnsi="Consolas"/>
      <w:sz w:val="22"/>
      <w:szCs w:val="20"/>
    </w:rPr>
  </w:style>
  <w:style w:type="paragraph" w:styleId="HTMLPreformatted">
    <w:name w:val="HTML Preformatted"/>
    <w:basedOn w:val="Normal"/>
    <w:link w:val="HTMLPreformattedChar"/>
    <w:uiPriority w:val="99"/>
    <w:semiHidden/>
    <w:unhideWhenUsed/>
    <w:rsid w:val="000005E5"/>
    <w:pPr>
      <w:spacing w:line="240" w:lineRule="auto"/>
    </w:pPr>
    <w:rPr>
      <w:rFonts w:ascii="Consolas" w:hAnsi="Consolas"/>
      <w:sz w:val="22"/>
      <w:szCs w:val="20"/>
    </w:rPr>
  </w:style>
  <w:style w:type="character" w:customStyle="1" w:styleId="HTMLPreformattedChar">
    <w:name w:val="HTML Preformatted Char"/>
    <w:basedOn w:val="DefaultParagraphFont"/>
    <w:link w:val="HTMLPreformatted"/>
    <w:uiPriority w:val="99"/>
    <w:semiHidden/>
    <w:rsid w:val="000005E5"/>
    <w:rPr>
      <w:rFonts w:ascii="Consolas" w:hAnsi="Consolas"/>
      <w:sz w:val="22"/>
      <w:szCs w:val="20"/>
    </w:rPr>
  </w:style>
  <w:style w:type="character" w:styleId="HTMLTypewriter">
    <w:name w:val="HTML Typewriter"/>
    <w:basedOn w:val="DefaultParagraphFont"/>
    <w:uiPriority w:val="99"/>
    <w:semiHidden/>
    <w:unhideWhenUsed/>
    <w:rsid w:val="000005E5"/>
    <w:rPr>
      <w:rFonts w:ascii="Consolas" w:hAnsi="Consolas"/>
      <w:sz w:val="22"/>
      <w:szCs w:val="20"/>
    </w:rPr>
  </w:style>
  <w:style w:type="paragraph" w:styleId="MacroText">
    <w:name w:val="macro"/>
    <w:link w:val="MacroTextChar"/>
    <w:uiPriority w:val="99"/>
    <w:semiHidden/>
    <w:unhideWhenUsed/>
    <w:rsid w:val="000005E5"/>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2"/>
      <w:szCs w:val="20"/>
    </w:rPr>
  </w:style>
  <w:style w:type="character" w:customStyle="1" w:styleId="MacroTextChar">
    <w:name w:val="Macro Text Char"/>
    <w:basedOn w:val="DefaultParagraphFont"/>
    <w:link w:val="MacroText"/>
    <w:uiPriority w:val="99"/>
    <w:semiHidden/>
    <w:rsid w:val="000005E5"/>
    <w:rPr>
      <w:rFonts w:ascii="Consolas" w:hAnsi="Consolas"/>
      <w:sz w:val="22"/>
      <w:szCs w:val="20"/>
    </w:rPr>
  </w:style>
  <w:style w:type="paragraph" w:styleId="PlainText">
    <w:name w:val="Plain Text"/>
    <w:basedOn w:val="Normal"/>
    <w:link w:val="PlainTextChar"/>
    <w:uiPriority w:val="99"/>
    <w:semiHidden/>
    <w:unhideWhenUsed/>
    <w:rsid w:val="000005E5"/>
    <w:pPr>
      <w:spacing w:line="240" w:lineRule="auto"/>
    </w:pPr>
    <w:rPr>
      <w:rFonts w:ascii="Consolas" w:hAnsi="Consolas"/>
      <w:sz w:val="22"/>
      <w:szCs w:val="21"/>
    </w:rPr>
  </w:style>
  <w:style w:type="character" w:customStyle="1" w:styleId="PlainTextChar">
    <w:name w:val="Plain Text Char"/>
    <w:basedOn w:val="DefaultParagraphFont"/>
    <w:link w:val="PlainText"/>
    <w:uiPriority w:val="99"/>
    <w:semiHidden/>
    <w:rsid w:val="000005E5"/>
    <w:rPr>
      <w:rFonts w:ascii="Consolas" w:hAnsi="Consolas"/>
      <w:sz w:val="22"/>
      <w:szCs w:val="21"/>
    </w:rPr>
  </w:style>
  <w:style w:type="paragraph" w:styleId="BlockText">
    <w:name w:val="Block Text"/>
    <w:basedOn w:val="Normal"/>
    <w:uiPriority w:val="99"/>
    <w:semiHidden/>
    <w:unhideWhenUsed/>
    <w:rsid w:val="000005E5"/>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cstheme="minorBidi"/>
      <w:i/>
      <w:iCs/>
      <w:color w:val="1F4E79" w:themeColor="accent1" w:themeShade="80"/>
    </w:rPr>
  </w:style>
  <w:style w:type="character" w:styleId="Hyperlink">
    <w:name w:val="Hyperlink"/>
    <w:basedOn w:val="DefaultParagraphFont"/>
    <w:uiPriority w:val="99"/>
    <w:semiHidden/>
    <w:unhideWhenUsed/>
    <w:rsid w:val="000005E5"/>
    <w:rPr>
      <w:color w:val="806000" w:themeColor="accent4" w:themeShade="80"/>
      <w:u w:val="single"/>
    </w:rPr>
  </w:style>
  <w:style w:type="character" w:styleId="PlaceholderText">
    <w:name w:val="Placeholder Text"/>
    <w:basedOn w:val="DefaultParagraphFont"/>
    <w:uiPriority w:val="99"/>
    <w:semiHidden/>
    <w:rsid w:val="000005E5"/>
    <w:rPr>
      <w:color w:val="52565B" w:themeColor="text2" w:themeShade="BF"/>
    </w:rPr>
  </w:style>
  <w:style w:type="paragraph" w:styleId="Header">
    <w:name w:val="header"/>
    <w:basedOn w:val="Normal"/>
    <w:link w:val="HeaderChar"/>
    <w:uiPriority w:val="99"/>
    <w:unhideWhenUsed/>
    <w:rsid w:val="00B05AA1"/>
    <w:pPr>
      <w:tabs>
        <w:tab w:val="center" w:pos="4680"/>
        <w:tab w:val="right" w:pos="9360"/>
      </w:tabs>
      <w:spacing w:line="240" w:lineRule="auto"/>
    </w:pPr>
  </w:style>
  <w:style w:type="character" w:customStyle="1" w:styleId="HeaderChar">
    <w:name w:val="Header Char"/>
    <w:basedOn w:val="DefaultParagraphFont"/>
    <w:link w:val="Header"/>
    <w:uiPriority w:val="99"/>
    <w:rsid w:val="00B05AA1"/>
  </w:style>
  <w:style w:type="paragraph" w:styleId="Footer">
    <w:name w:val="footer"/>
    <w:basedOn w:val="Normal"/>
    <w:link w:val="FooterChar"/>
    <w:uiPriority w:val="99"/>
    <w:unhideWhenUsed/>
    <w:rsid w:val="00B05AA1"/>
    <w:pPr>
      <w:tabs>
        <w:tab w:val="center" w:pos="4680"/>
        <w:tab w:val="right" w:pos="9360"/>
      </w:tabs>
      <w:spacing w:line="240" w:lineRule="auto"/>
    </w:pPr>
  </w:style>
  <w:style w:type="character" w:customStyle="1" w:styleId="FooterChar">
    <w:name w:val="Footer Char"/>
    <w:basedOn w:val="DefaultParagraphFont"/>
    <w:link w:val="Footer"/>
    <w:uiPriority w:val="99"/>
    <w:rsid w:val="00B05AA1"/>
  </w:style>
  <w:style w:type="character" w:styleId="PageNumber">
    <w:name w:val="page number"/>
    <w:basedOn w:val="DefaultParagraphFont"/>
    <w:uiPriority w:val="99"/>
    <w:semiHidden/>
    <w:unhideWhenUsed/>
    <w:rsid w:val="00B05AA1"/>
  </w:style>
  <w:style w:type="table" w:styleId="TableGrid">
    <w:name w:val="Table Grid"/>
    <w:basedOn w:val="TableNormal"/>
    <w:uiPriority w:val="59"/>
    <w:rsid w:val="00C30B3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unhideWhenUsed/>
    <w:qFormat/>
    <w:rsid w:val="002C518D"/>
    <w:pPr>
      <w:ind w:left="720"/>
      <w:contextualSpacing/>
    </w:pPr>
  </w:style>
  <w:style w:type="paragraph" w:styleId="NormalWeb">
    <w:name w:val="Normal (Web)"/>
    <w:basedOn w:val="Normal"/>
    <w:uiPriority w:val="99"/>
    <w:unhideWhenUsed/>
    <w:rsid w:val="000D4F1D"/>
    <w:pPr>
      <w:spacing w:before="100" w:beforeAutospacing="1" w:after="100" w:afterAutospacing="1" w:line="240" w:lineRule="auto"/>
    </w:pPr>
    <w:rPr>
      <w:rFonts w:ascii="Times New Roman" w:eastAsia="Times New Roman" w:hAnsi="Times New Roman"/>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850344">
      <w:bodyDiv w:val="1"/>
      <w:marLeft w:val="0"/>
      <w:marRight w:val="0"/>
      <w:marTop w:val="0"/>
      <w:marBottom w:val="0"/>
      <w:divBdr>
        <w:top w:val="none" w:sz="0" w:space="0" w:color="auto"/>
        <w:left w:val="none" w:sz="0" w:space="0" w:color="auto"/>
        <w:bottom w:val="none" w:sz="0" w:space="0" w:color="auto"/>
        <w:right w:val="none" w:sz="0" w:space="0" w:color="auto"/>
      </w:divBdr>
    </w:div>
    <w:div w:id="332728816">
      <w:bodyDiv w:val="1"/>
      <w:marLeft w:val="0"/>
      <w:marRight w:val="0"/>
      <w:marTop w:val="0"/>
      <w:marBottom w:val="0"/>
      <w:divBdr>
        <w:top w:val="none" w:sz="0" w:space="0" w:color="auto"/>
        <w:left w:val="none" w:sz="0" w:space="0" w:color="auto"/>
        <w:bottom w:val="none" w:sz="0" w:space="0" w:color="auto"/>
        <w:right w:val="none" w:sz="0" w:space="0" w:color="auto"/>
      </w:divBdr>
    </w:div>
    <w:div w:id="494028046">
      <w:bodyDiv w:val="1"/>
      <w:marLeft w:val="0"/>
      <w:marRight w:val="0"/>
      <w:marTop w:val="0"/>
      <w:marBottom w:val="0"/>
      <w:divBdr>
        <w:top w:val="none" w:sz="0" w:space="0" w:color="auto"/>
        <w:left w:val="none" w:sz="0" w:space="0" w:color="auto"/>
        <w:bottom w:val="none" w:sz="0" w:space="0" w:color="auto"/>
        <w:right w:val="none" w:sz="0" w:space="0" w:color="auto"/>
      </w:divBdr>
    </w:div>
    <w:div w:id="898905462">
      <w:bodyDiv w:val="1"/>
      <w:marLeft w:val="0"/>
      <w:marRight w:val="0"/>
      <w:marTop w:val="0"/>
      <w:marBottom w:val="0"/>
      <w:divBdr>
        <w:top w:val="none" w:sz="0" w:space="0" w:color="auto"/>
        <w:left w:val="none" w:sz="0" w:space="0" w:color="auto"/>
        <w:bottom w:val="none" w:sz="0" w:space="0" w:color="auto"/>
        <w:right w:val="none" w:sz="0" w:space="0" w:color="auto"/>
      </w:divBdr>
    </w:div>
    <w:div w:id="918976453">
      <w:bodyDiv w:val="1"/>
      <w:marLeft w:val="0"/>
      <w:marRight w:val="0"/>
      <w:marTop w:val="0"/>
      <w:marBottom w:val="0"/>
      <w:divBdr>
        <w:top w:val="none" w:sz="0" w:space="0" w:color="auto"/>
        <w:left w:val="none" w:sz="0" w:space="0" w:color="auto"/>
        <w:bottom w:val="none" w:sz="0" w:space="0" w:color="auto"/>
        <w:right w:val="none" w:sz="0" w:space="0" w:color="auto"/>
      </w:divBdr>
    </w:div>
    <w:div w:id="1961833699">
      <w:bodyDiv w:val="1"/>
      <w:marLeft w:val="0"/>
      <w:marRight w:val="0"/>
      <w:marTop w:val="0"/>
      <w:marBottom w:val="0"/>
      <w:divBdr>
        <w:top w:val="none" w:sz="0" w:space="0" w:color="auto"/>
        <w:left w:val="none" w:sz="0" w:space="0" w:color="auto"/>
        <w:bottom w:val="none" w:sz="0" w:space="0" w:color="auto"/>
        <w:right w:val="none" w:sz="0" w:space="0" w:color="auto"/>
      </w:divBdr>
      <w:divsChild>
        <w:div w:id="2107846564">
          <w:marLeft w:val="0"/>
          <w:marRight w:val="0"/>
          <w:marTop w:val="0"/>
          <w:marBottom w:val="0"/>
          <w:divBdr>
            <w:top w:val="single" w:sz="6" w:space="0" w:color="020202"/>
            <w:left w:val="single" w:sz="2" w:space="0" w:color="020202"/>
            <w:bottom w:val="single" w:sz="2" w:space="0" w:color="020202"/>
            <w:right w:val="single" w:sz="2" w:space="0" w:color="020202"/>
          </w:divBdr>
        </w:div>
        <w:div w:id="815493848">
          <w:marLeft w:val="0"/>
          <w:marRight w:val="0"/>
          <w:marTop w:val="0"/>
          <w:marBottom w:val="0"/>
          <w:divBdr>
            <w:top w:val="single" w:sz="2" w:space="0" w:color="DDDDDD"/>
            <w:left w:val="single" w:sz="2" w:space="0" w:color="DDDDDD"/>
            <w:bottom w:val="single" w:sz="2" w:space="0" w:color="DDDDDD"/>
            <w:right w:val="single" w:sz="2" w:space="0" w:color="DDDDDD"/>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hyperlink" Target="https://jislaaikshop.co.za/shop/accessories/bangles/brass-gold-venda-bangle/hello@jislaaikshop.co.za"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a.me/message/ONCMVQ6SPQT3B1"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g"/><Relationship Id="rId44" Type="http://schemas.openxmlformats.org/officeDocument/2006/relationships/image" Target="media/image37.jpeg"/><Relationship Id="rId52" Type="http://schemas.openxmlformats.org/officeDocument/2006/relationships/image" Target="media/image4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7b230DB221-74C6-2341-AC17-9C9BEB3624D9%7dtf0278699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6E747A"/>
      </a:dk2>
      <a:lt2>
        <a:srgbClr val="E7E6E6"/>
      </a:lt2>
      <a:accent1>
        <a:srgbClr val="5B9BD5"/>
      </a:accent1>
      <a:accent2>
        <a:srgbClr val="ED7D31"/>
      </a:accent2>
      <a:accent3>
        <a:srgbClr val="A5A5A5"/>
      </a:accent3>
      <a:accent4>
        <a:srgbClr val="FFC000"/>
      </a:accent4>
      <a:accent5>
        <a:srgbClr val="4472C4"/>
      </a:accent5>
      <a:accent6>
        <a:srgbClr val="70AD47"/>
      </a:accent6>
      <a:hlink>
        <a:srgbClr val="F7B615"/>
      </a:hlink>
      <a:folHlink>
        <a:srgbClr val="704404"/>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7BEDF-F81A-43D7-80C9-4FFC46AF9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{230DB221-74C6-2341-AC17-9C9BEB3624D9}tf02786994</Template>
  <TotalTime>12</TotalTime>
  <Pages>8</Pages>
  <Words>378</Words>
  <Characters>2160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Seugnet Booyse</dc:creator>
  <cp:keywords/>
  <dc:description/>
  <cp:lastModifiedBy>Jaco Slabbert</cp:lastModifiedBy>
  <cp:revision>10</cp:revision>
  <cp:lastPrinted>2022-02-20T20:59:00Z</cp:lastPrinted>
  <dcterms:created xsi:type="dcterms:W3CDTF">2022-02-20T20:53:00Z</dcterms:created>
  <dcterms:modified xsi:type="dcterms:W3CDTF">2022-02-20T21:04:00Z</dcterms:modified>
</cp:coreProperties>
</file>