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B6634" w14:textId="546F3317" w:rsidR="0090603B" w:rsidRDefault="0090603B" w:rsidP="0090603B">
      <w:pPr>
        <w:tabs>
          <w:tab w:val="left" w:pos="1113"/>
        </w:tabs>
      </w:pPr>
      <w:r w:rsidRPr="00C510E8">
        <w:rPr>
          <w:noProof/>
        </w:rPr>
        <w:drawing>
          <wp:anchor distT="0" distB="0" distL="114300" distR="114300" simplePos="0" relativeHeight="251664384" behindDoc="0" locked="0" layoutInCell="1" allowOverlap="1" wp14:anchorId="2EACC5D6" wp14:editId="352E80A1">
            <wp:simplePos x="0" y="0"/>
            <wp:positionH relativeFrom="column">
              <wp:posOffset>3658235</wp:posOffset>
            </wp:positionH>
            <wp:positionV relativeFrom="paragraph">
              <wp:posOffset>6307820</wp:posOffset>
            </wp:positionV>
            <wp:extent cx="3611880" cy="3611880"/>
            <wp:effectExtent l="152400" t="152400" r="236220" b="236220"/>
            <wp:wrapNone/>
            <wp:docPr id="13" name="Picture 1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2336" behindDoc="0" locked="0" layoutInCell="1" allowOverlap="1" wp14:anchorId="54096AD1" wp14:editId="0853B4F6">
            <wp:simplePos x="0" y="0"/>
            <wp:positionH relativeFrom="column">
              <wp:posOffset>-225155</wp:posOffset>
            </wp:positionH>
            <wp:positionV relativeFrom="paragraph">
              <wp:posOffset>121920</wp:posOffset>
            </wp:positionV>
            <wp:extent cx="3678555" cy="3611880"/>
            <wp:effectExtent l="152400" t="152400" r="226695" b="236220"/>
            <wp:wrapNone/>
            <wp:docPr id="1" name="Picture 1" descr="A picture containing plant, ceramic ware, porcel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plant, ceramic ware, porcelai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8555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1312" behindDoc="0" locked="0" layoutInCell="1" allowOverlap="1" wp14:anchorId="0E51FD77" wp14:editId="7A756544">
            <wp:simplePos x="0" y="0"/>
            <wp:positionH relativeFrom="column">
              <wp:posOffset>-216535</wp:posOffset>
            </wp:positionH>
            <wp:positionV relativeFrom="paragraph">
              <wp:posOffset>6304280</wp:posOffset>
            </wp:positionV>
            <wp:extent cx="3677920" cy="3611880"/>
            <wp:effectExtent l="152400" t="152400" r="227330" b="236220"/>
            <wp:wrapNone/>
            <wp:docPr id="8" name="Picture 8" descr="A picture containing plant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plant, flow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792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5408" behindDoc="0" locked="0" layoutInCell="1" allowOverlap="1" wp14:anchorId="0C00DA7B" wp14:editId="01643EE0">
            <wp:simplePos x="0" y="0"/>
            <wp:positionH relativeFrom="column">
              <wp:posOffset>-223520</wp:posOffset>
            </wp:positionH>
            <wp:positionV relativeFrom="paragraph">
              <wp:posOffset>3890645</wp:posOffset>
            </wp:positionV>
            <wp:extent cx="2286000" cy="2286000"/>
            <wp:effectExtent l="152400" t="152400" r="228600" b="228600"/>
            <wp:wrapNone/>
            <wp:docPr id="19" name="Picture 19" descr="A picture containing plant, st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plant, ston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0288" behindDoc="0" locked="0" layoutInCell="1" allowOverlap="1" wp14:anchorId="474DC31A" wp14:editId="0D429949">
            <wp:simplePos x="0" y="0"/>
            <wp:positionH relativeFrom="column">
              <wp:posOffset>3668052</wp:posOffset>
            </wp:positionH>
            <wp:positionV relativeFrom="paragraph">
              <wp:posOffset>121285</wp:posOffset>
            </wp:positionV>
            <wp:extent cx="3611880" cy="3611880"/>
            <wp:effectExtent l="152400" t="152400" r="236220" b="236220"/>
            <wp:wrapNone/>
            <wp:docPr id="2" name="Picture 2" descr="A group of watermelon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group of watermelons&#10;&#10;Description automatically generated with low confidenc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61188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3360" behindDoc="0" locked="0" layoutInCell="1" allowOverlap="1" wp14:anchorId="4EFF3B05" wp14:editId="3087FCD1">
            <wp:simplePos x="0" y="0"/>
            <wp:positionH relativeFrom="column">
              <wp:posOffset>4991735</wp:posOffset>
            </wp:positionH>
            <wp:positionV relativeFrom="paragraph">
              <wp:posOffset>3883025</wp:posOffset>
            </wp:positionV>
            <wp:extent cx="2286000" cy="2286000"/>
            <wp:effectExtent l="152400" t="152400" r="228600" b="228600"/>
            <wp:wrapNone/>
            <wp:docPr id="12" name="Picture 12" descr="A picture containing g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gree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S</w:t>
      </w:r>
    </w:p>
    <w:p w14:paraId="3FFF9CB3" w14:textId="0E57CB10" w:rsidR="008A58FA" w:rsidRDefault="008A58FA" w:rsidP="00D874C3">
      <w:pPr>
        <w:jc w:val="center"/>
      </w:pPr>
    </w:p>
    <w:p w14:paraId="5915D849" w14:textId="3617608E" w:rsidR="00006EA7" w:rsidRDefault="00006EA7" w:rsidP="00D874C3">
      <w:pPr>
        <w:jc w:val="center"/>
      </w:pPr>
    </w:p>
    <w:p w14:paraId="39E000FA" w14:textId="6192450B" w:rsidR="00006EA7" w:rsidRDefault="00006EA7" w:rsidP="00D874C3">
      <w:pPr>
        <w:jc w:val="center"/>
      </w:pPr>
    </w:p>
    <w:p w14:paraId="436FA91D" w14:textId="2DB78984" w:rsidR="00006EA7" w:rsidRDefault="00006EA7" w:rsidP="00D874C3">
      <w:pPr>
        <w:jc w:val="center"/>
      </w:pPr>
    </w:p>
    <w:p w14:paraId="75234778" w14:textId="6579C179" w:rsidR="00006EA7" w:rsidRDefault="00006EA7" w:rsidP="00D874C3">
      <w:pPr>
        <w:jc w:val="center"/>
      </w:pPr>
    </w:p>
    <w:p w14:paraId="0B003AF8" w14:textId="22E2E0D0" w:rsidR="00006EA7" w:rsidRDefault="00006EA7" w:rsidP="00D874C3">
      <w:pPr>
        <w:jc w:val="center"/>
      </w:pPr>
    </w:p>
    <w:p w14:paraId="74D73F2F" w14:textId="009FF40D" w:rsidR="00006EA7" w:rsidRDefault="00006EA7" w:rsidP="00D874C3">
      <w:pPr>
        <w:jc w:val="center"/>
      </w:pPr>
    </w:p>
    <w:p w14:paraId="13624182" w14:textId="4907E6C0" w:rsidR="00006EA7" w:rsidRDefault="0090603B" w:rsidP="00D874C3">
      <w:pPr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4BAD3E6" wp14:editId="5246E47C">
            <wp:simplePos x="0" y="0"/>
            <wp:positionH relativeFrom="column">
              <wp:posOffset>1729631</wp:posOffset>
            </wp:positionH>
            <wp:positionV relativeFrom="paragraph">
              <wp:posOffset>270510</wp:posOffset>
            </wp:positionV>
            <wp:extent cx="3465499" cy="3754253"/>
            <wp:effectExtent l="0" t="0" r="1905" b="0"/>
            <wp:wrapNone/>
            <wp:docPr id="6" name="Picture 6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Logo, company nam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5499" cy="37542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ED861B" w14:textId="103E6B44" w:rsidR="00006EA7" w:rsidRDefault="00006EA7" w:rsidP="00D874C3">
      <w:pPr>
        <w:jc w:val="center"/>
      </w:pPr>
    </w:p>
    <w:p w14:paraId="45A5BEAF" w14:textId="02912C26" w:rsidR="00006EA7" w:rsidRDefault="00006EA7" w:rsidP="00D874C3">
      <w:pPr>
        <w:jc w:val="center"/>
      </w:pPr>
    </w:p>
    <w:p w14:paraId="165768DA" w14:textId="325E2BC5" w:rsidR="00006EA7" w:rsidRDefault="00006EA7" w:rsidP="00D874C3">
      <w:pPr>
        <w:jc w:val="center"/>
      </w:pPr>
    </w:p>
    <w:p w14:paraId="61C1F45D" w14:textId="68C87EC8" w:rsidR="00006EA7" w:rsidRDefault="00006EA7" w:rsidP="00D874C3">
      <w:pPr>
        <w:jc w:val="center"/>
      </w:pPr>
    </w:p>
    <w:p w14:paraId="6EB4A72E" w14:textId="237E7876" w:rsidR="00006EA7" w:rsidRDefault="00006EA7" w:rsidP="00D874C3">
      <w:pPr>
        <w:jc w:val="center"/>
      </w:pPr>
    </w:p>
    <w:p w14:paraId="45E01E4F" w14:textId="41F79590" w:rsidR="00006EA7" w:rsidRDefault="00006EA7" w:rsidP="00D874C3">
      <w:pPr>
        <w:jc w:val="center"/>
      </w:pPr>
    </w:p>
    <w:p w14:paraId="52319F7C" w14:textId="54C040A5" w:rsidR="00006EA7" w:rsidRDefault="00006EA7" w:rsidP="00D874C3">
      <w:pPr>
        <w:jc w:val="center"/>
      </w:pPr>
    </w:p>
    <w:p w14:paraId="6E7CE9A8" w14:textId="491CCB91" w:rsidR="00006EA7" w:rsidRDefault="00006EA7" w:rsidP="00D874C3">
      <w:pPr>
        <w:jc w:val="center"/>
      </w:pPr>
    </w:p>
    <w:p w14:paraId="70BA4520" w14:textId="34FAD975" w:rsidR="00006EA7" w:rsidRDefault="00006EA7" w:rsidP="00D874C3">
      <w:pPr>
        <w:jc w:val="center"/>
      </w:pPr>
    </w:p>
    <w:p w14:paraId="167528A9" w14:textId="27A595FE" w:rsidR="00006EA7" w:rsidRDefault="00006EA7" w:rsidP="00D874C3">
      <w:pPr>
        <w:jc w:val="center"/>
      </w:pPr>
    </w:p>
    <w:p w14:paraId="1677E667" w14:textId="10CEA894" w:rsidR="00006EA7" w:rsidRDefault="00006EA7" w:rsidP="00D874C3">
      <w:pPr>
        <w:jc w:val="center"/>
      </w:pPr>
    </w:p>
    <w:p w14:paraId="63260137" w14:textId="440997D0" w:rsidR="00006EA7" w:rsidRDefault="00006EA7" w:rsidP="00D874C3">
      <w:pPr>
        <w:jc w:val="center"/>
      </w:pPr>
    </w:p>
    <w:p w14:paraId="3F11D191" w14:textId="29A17AB3" w:rsidR="00006EA7" w:rsidRDefault="00006EA7" w:rsidP="00D874C3">
      <w:pPr>
        <w:jc w:val="center"/>
      </w:pPr>
    </w:p>
    <w:p w14:paraId="32ECE265" w14:textId="44B60D77" w:rsidR="00006EA7" w:rsidRDefault="00006EA7" w:rsidP="00D874C3">
      <w:pPr>
        <w:jc w:val="center"/>
      </w:pPr>
    </w:p>
    <w:p w14:paraId="172F60BB" w14:textId="03E3BF49" w:rsidR="00006EA7" w:rsidRDefault="00006EA7" w:rsidP="00D874C3">
      <w:pPr>
        <w:jc w:val="center"/>
      </w:pPr>
    </w:p>
    <w:p w14:paraId="525C03B9" w14:textId="1728E433" w:rsidR="00006EA7" w:rsidRDefault="00006EA7" w:rsidP="00D874C3">
      <w:pPr>
        <w:jc w:val="center"/>
      </w:pPr>
    </w:p>
    <w:p w14:paraId="5295113B" w14:textId="1AFF0985" w:rsidR="00006EA7" w:rsidRDefault="00006EA7" w:rsidP="00D874C3">
      <w:pPr>
        <w:jc w:val="center"/>
      </w:pPr>
    </w:p>
    <w:p w14:paraId="3F6B42DE" w14:textId="10F1126C" w:rsidR="00006EA7" w:rsidRDefault="00006EA7" w:rsidP="00D874C3">
      <w:pPr>
        <w:jc w:val="center"/>
      </w:pPr>
    </w:p>
    <w:tbl>
      <w:tblPr>
        <w:tblStyle w:val="TableGrid"/>
        <w:tblpPr w:leftFromText="180" w:rightFromText="180" w:tblpX="-545" w:tblpY="248"/>
        <w:tblW w:w="13002" w:type="dxa"/>
        <w:tblLook w:val="04A0" w:firstRow="1" w:lastRow="0" w:firstColumn="1" w:lastColumn="0" w:noHBand="0" w:noVBand="1"/>
      </w:tblPr>
      <w:tblGrid>
        <w:gridCol w:w="13002"/>
      </w:tblGrid>
      <w:tr w:rsidR="00C30B3F" w14:paraId="2F37E32A" w14:textId="77777777" w:rsidTr="00E71B29">
        <w:trPr>
          <w:trHeight w:val="619"/>
        </w:trPr>
        <w:tc>
          <w:tcPr>
            <w:tcW w:w="13002" w:type="dxa"/>
            <w:tcBorders>
              <w:top w:val="nil"/>
              <w:left w:val="nil"/>
              <w:bottom w:val="nil"/>
              <w:right w:val="nil"/>
            </w:tcBorders>
          </w:tcPr>
          <w:p w14:paraId="4FE8C0C3" w14:textId="50001AD0" w:rsidR="00C30B3F" w:rsidRPr="00FB3BC5" w:rsidRDefault="00E71B29" w:rsidP="00E71B29">
            <w:pPr>
              <w:rPr>
                <w:rFonts w:ascii="Rockwell Nova Light" w:hAnsi="Rockwell Nova Light"/>
                <w:sz w:val="36"/>
                <w:szCs w:val="36"/>
              </w:rPr>
            </w:pPr>
            <w:r>
              <w:rPr>
                <w:rFonts w:ascii="Rockwell Nova Light" w:hAnsi="Rockwell Nova Light"/>
                <w:sz w:val="36"/>
                <w:szCs w:val="36"/>
              </w:rPr>
              <w:lastRenderedPageBreak/>
              <w:t xml:space="preserve">                                              </w:t>
            </w:r>
          </w:p>
        </w:tc>
      </w:tr>
    </w:tbl>
    <w:p w14:paraId="0B5C6F90" w14:textId="35BB2EDD" w:rsidR="00006EA7" w:rsidRDefault="00545920" w:rsidP="006A31A5">
      <w:r>
        <w:rPr>
          <w:rFonts w:ascii="Rockwell Nova Light" w:hAnsi="Rockwell Nova Light" w:cs="Arabic Typesetting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C56E162" wp14:editId="2CC31797">
                <wp:simplePos x="0" y="0"/>
                <wp:positionH relativeFrom="column">
                  <wp:posOffset>-1347470</wp:posOffset>
                </wp:positionH>
                <wp:positionV relativeFrom="paragraph">
                  <wp:posOffset>1032510</wp:posOffset>
                </wp:positionV>
                <wp:extent cx="2469515" cy="422275"/>
                <wp:effectExtent l="0" t="5080" r="20955" b="20955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 flipV="1">
                          <a:off x="0" y="0"/>
                          <a:ext cx="2469515" cy="422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5948B56" w14:textId="153C08A0" w:rsidR="000C2D5D" w:rsidRPr="002926A7" w:rsidRDefault="006657FB" w:rsidP="002926A7">
                            <w:pPr>
                              <w:spacing w:line="240" w:lineRule="auto"/>
                              <w:jc w:val="center"/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</w:pPr>
                            <w:r w:rsidRPr="002926A7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 xml:space="preserve">WOOD </w:t>
                            </w:r>
                            <w:r w:rsidR="004C1571" w:rsidRPr="002926A7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2926A7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>LEAVES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56E16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106.1pt;margin-top:81.3pt;width:194.45pt;height:33.25pt;rotation:-90;flip:y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" fillcolor="white [3201]" strokecolor="white [3212]" strokeweight=".5pt">
                <v:textbox>
                  <w:txbxContent>
                    <w:p w14:paraId="55948B56" w14:textId="153C08A0" w:rsidR="000C2D5D" w:rsidRPr="002926A7" w:rsidRDefault="006657FB" w:rsidP="002926A7">
                      <w:pPr>
                        <w:spacing w:line="240" w:lineRule="auto"/>
                        <w:jc w:val="center"/>
                        <w:rPr>
                          <w:rFonts w:ascii="Rockwell Nova Light" w:hAnsi="Rockwell Nova Light"/>
                          <w:sz w:val="40"/>
                          <w:szCs w:val="40"/>
                        </w:rPr>
                      </w:pPr>
                      <w:r w:rsidRPr="002926A7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 xml:space="preserve">WOOD </w:t>
                      </w:r>
                      <w:r w:rsidR="004C1571" w:rsidRPr="002926A7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 xml:space="preserve"> </w:t>
                      </w:r>
                      <w:r w:rsidRPr="002926A7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>LEAVES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05696" behindDoc="0" locked="0" layoutInCell="1" allowOverlap="1" wp14:anchorId="629316F1" wp14:editId="60B068CD">
            <wp:simplePos x="0" y="0"/>
            <wp:positionH relativeFrom="column">
              <wp:posOffset>2710913</wp:posOffset>
            </wp:positionH>
            <wp:positionV relativeFrom="paragraph">
              <wp:posOffset>111760</wp:posOffset>
            </wp:positionV>
            <wp:extent cx="2221865" cy="2221865"/>
            <wp:effectExtent l="152400" t="152400" r="235585" b="235585"/>
            <wp:wrapNone/>
            <wp:docPr id="5" name="Picture 5" descr="A picture containing plant, flower, green, gard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plant, flower, green, garden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3B12">
        <w:rPr>
          <w:rFonts w:ascii="Rockwell Nova Light" w:hAnsi="Rockwell Nova Light" w:cs="Arabic Typesetting"/>
          <w:noProof/>
          <w:sz w:val="32"/>
          <w:szCs w:val="32"/>
        </w:rPr>
        <w:drawing>
          <wp:anchor distT="0" distB="0" distL="114300" distR="114300" simplePos="0" relativeHeight="251487232" behindDoc="0" locked="0" layoutInCell="1" allowOverlap="1" wp14:anchorId="4DF7D4A4" wp14:editId="57F6A276">
            <wp:simplePos x="0" y="0"/>
            <wp:positionH relativeFrom="column">
              <wp:posOffset>287118</wp:posOffset>
            </wp:positionH>
            <wp:positionV relativeFrom="paragraph">
              <wp:posOffset>109855</wp:posOffset>
            </wp:positionV>
            <wp:extent cx="2221865" cy="2221865"/>
            <wp:effectExtent l="152400" t="152400" r="235585" b="235585"/>
            <wp:wrapNone/>
            <wp:docPr id="10" name="Picture 10" descr="A picture containing pla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plan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187A">
        <w:rPr>
          <w:rFonts w:ascii="Rockwell Nova Light" w:hAnsi="Rockwell Nova Light" w:cs="Arabic Typesetting"/>
          <w:noProof/>
          <w:sz w:val="36"/>
          <w:szCs w:val="36"/>
        </w:rPr>
        <w:drawing>
          <wp:anchor distT="0" distB="0" distL="114300" distR="114300" simplePos="0" relativeHeight="251514880" behindDoc="0" locked="0" layoutInCell="1" allowOverlap="1" wp14:anchorId="6A281682" wp14:editId="67222BC1">
            <wp:simplePos x="0" y="0"/>
            <wp:positionH relativeFrom="column">
              <wp:posOffset>5122447</wp:posOffset>
            </wp:positionH>
            <wp:positionV relativeFrom="paragraph">
              <wp:posOffset>114935</wp:posOffset>
            </wp:positionV>
            <wp:extent cx="2185416" cy="2212848"/>
            <wp:effectExtent l="152400" t="152400" r="234315" b="226060"/>
            <wp:wrapNone/>
            <wp:docPr id="9" name="Picture 9" descr="A picture containing 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ground&#10;&#10;Description automatically generated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4"/>
                    <a:stretch/>
                  </pic:blipFill>
                  <pic:spPr bwMode="auto">
                    <a:xfrm>
                      <a:off x="0" y="0"/>
                      <a:ext cx="2185416" cy="2212848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26A7">
        <w:rPr>
          <w:rFonts w:ascii="Rockwell Nova Light" w:hAnsi="Rockwell Nova Light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60ACE496" wp14:editId="0A10ABC3">
                <wp:simplePos x="0" y="0"/>
                <wp:positionH relativeFrom="column">
                  <wp:posOffset>8303150</wp:posOffset>
                </wp:positionH>
                <wp:positionV relativeFrom="paragraph">
                  <wp:posOffset>91791</wp:posOffset>
                </wp:positionV>
                <wp:extent cx="2564524" cy="2554014"/>
                <wp:effectExtent l="0" t="0" r="26670" b="1778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4524" cy="255401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52B8C3" id="Rectangle 3" o:spid="_x0000_s1026" style="position:absolute;margin-left:653.8pt;margin-top:7.25pt;width:201.95pt;height:201.1pt;z-index:-25151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" fillcolor="#5b9bd5 [3204]" strokecolor="#1f4d78 [1604]" strokeweight="1pt"/>
            </w:pict>
          </mc:Fallback>
        </mc:AlternateContent>
      </w:r>
    </w:p>
    <w:p w14:paraId="0FE165EB" w14:textId="3A359C55" w:rsidR="0034320E" w:rsidRDefault="0034320E" w:rsidP="006A31A5"/>
    <w:p w14:paraId="6D646E21" w14:textId="69EFE485" w:rsidR="00E7566C" w:rsidRDefault="00E7566C" w:rsidP="006A31A5"/>
    <w:p w14:paraId="332E4D39" w14:textId="3AEB8996" w:rsidR="00E7566C" w:rsidRDefault="00E7566C" w:rsidP="006A31A5"/>
    <w:p w14:paraId="70DB6B0E" w14:textId="75C6AC1A" w:rsidR="00E7566C" w:rsidRDefault="00E7566C" w:rsidP="006A31A5"/>
    <w:p w14:paraId="1876CFE9" w14:textId="53A27822" w:rsidR="00E7566C" w:rsidRDefault="00E7566C" w:rsidP="006A31A5"/>
    <w:tbl>
      <w:tblPr>
        <w:tblStyle w:val="TableGrid"/>
        <w:tblpPr w:leftFromText="180" w:rightFromText="180" w:vertAnchor="text" w:horzAnchor="margin" w:tblpY="5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02"/>
        <w:gridCol w:w="3807"/>
        <w:gridCol w:w="3807"/>
      </w:tblGrid>
      <w:tr w:rsidR="00E95E1B" w14:paraId="71E9A7C9" w14:textId="77777777" w:rsidTr="00E95E1B">
        <w:trPr>
          <w:trHeight w:val="3031"/>
        </w:trPr>
        <w:tc>
          <w:tcPr>
            <w:tcW w:w="3502" w:type="dxa"/>
          </w:tcPr>
          <w:p w14:paraId="75858801" w14:textId="77777777" w:rsidR="00E95E1B" w:rsidRDefault="00E95E1B" w:rsidP="00E95E1B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07744" behindDoc="1" locked="0" layoutInCell="1" allowOverlap="1" wp14:anchorId="2BD6BC10" wp14:editId="67F976F8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615174</wp:posOffset>
                  </wp:positionV>
                  <wp:extent cx="2029968" cy="1819656"/>
                  <wp:effectExtent l="76200" t="76200" r="142240" b="123825"/>
                  <wp:wrapTight wrapText="bothSides">
                    <wp:wrapPolygon edited="0">
                      <wp:start x="22006" y="22505"/>
                      <wp:lineTo x="22411" y="22279"/>
                      <wp:lineTo x="22411" y="-339"/>
                      <wp:lineTo x="22006" y="-1244"/>
                      <wp:lineTo x="-906" y="-1244"/>
                      <wp:lineTo x="-1311" y="339"/>
                      <wp:lineTo x="-1311" y="18660"/>
                      <wp:lineTo x="-906" y="22052"/>
                      <wp:lineTo x="-906" y="22505"/>
                      <wp:lineTo x="22006" y="22505"/>
                    </wp:wrapPolygon>
                  </wp:wrapTight>
                  <wp:docPr id="16" name="Picture 16" descr="A green and white watermelon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 descr="A green and white watermelon&#10;&#10;Description automatically generated with low confidence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64" t="8950" r="3531" b="7326"/>
                          <a:stretch/>
                        </pic:blipFill>
                        <pic:spPr bwMode="auto">
                          <a:xfrm rot="10800000">
                            <a:off x="0" y="0"/>
                            <a:ext cx="2029968" cy="1819656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52E5C">
              <w:rPr>
                <w:rFonts w:ascii="Rockwell Nova Light" w:hAnsi="Rockwell Nova Light" w:cs="Arabic Typesetting"/>
                <w:sz w:val="32"/>
                <w:szCs w:val="32"/>
              </w:rPr>
              <w:t>Monstera deliciosa</w:t>
            </w:r>
            <w:r>
              <w:rPr>
                <w:rFonts w:ascii="Rockwell Nova Light" w:hAnsi="Rockwell Nova Light" w:cs="Arabic Typesetting"/>
                <w:sz w:val="32"/>
                <w:szCs w:val="32"/>
              </w:rPr>
              <w:t xml:space="preserve"> </w:t>
            </w:r>
          </w:p>
          <w:p w14:paraId="1EBF9430" w14:textId="27461932" w:rsidR="00E95E1B" w:rsidRPr="00762D4D" w:rsidRDefault="00E95E1B" w:rsidP="00E95E1B">
            <w:pPr>
              <w:rPr>
                <w:rFonts w:ascii="Rockwell Nova Light" w:hAnsi="Rockwell Nova Light" w:cs="Arabic Typesetting"/>
                <w:sz w:val="28"/>
                <w:szCs w:val="28"/>
              </w:rPr>
            </w:pP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>LE120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</w:p>
        </w:tc>
        <w:tc>
          <w:tcPr>
            <w:tcW w:w="3807" w:type="dxa"/>
          </w:tcPr>
          <w:p w14:paraId="36A4B8CD" w14:textId="77777777" w:rsidR="00E95E1B" w:rsidRDefault="00E95E1B" w:rsidP="00E95E1B">
            <w:pPr>
              <w:tabs>
                <w:tab w:val="left" w:pos="7895"/>
              </w:tabs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 w:cs="Arabic Typesetting"/>
                <w:sz w:val="32"/>
                <w:szCs w:val="32"/>
              </w:rPr>
              <w:t>Heartleaf Philodendron</w:t>
            </w:r>
          </w:p>
          <w:p w14:paraId="68524F43" w14:textId="19D4CAB0" w:rsidR="00E95E1B" w:rsidRPr="00762D4D" w:rsidRDefault="00E95E1B" w:rsidP="00E95E1B">
            <w:pPr>
              <w:rPr>
                <w:rFonts w:ascii="Rockwell Nova Light" w:hAnsi="Rockwell Nova Light" w:cs="Arabic Typesetting"/>
                <w:sz w:val="28"/>
                <w:szCs w:val="28"/>
              </w:rPr>
            </w:pPr>
            <w:r w:rsidRPr="00762D4D">
              <w:rPr>
                <w:rFonts w:ascii="Rockwell Nova Light" w:hAnsi="Rockwell Nova Light" w:cs="Arabic Typesetting"/>
                <w:noProof/>
                <w:sz w:val="28"/>
                <w:szCs w:val="28"/>
              </w:rPr>
              <w:drawing>
                <wp:anchor distT="0" distB="0" distL="114300" distR="114300" simplePos="0" relativeHeight="251809792" behindDoc="1" locked="0" layoutInCell="1" allowOverlap="1" wp14:anchorId="6855FB08" wp14:editId="458C542C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347703</wp:posOffset>
                  </wp:positionV>
                  <wp:extent cx="2240280" cy="1819656"/>
                  <wp:effectExtent l="76200" t="76200" r="140970" b="142875"/>
                  <wp:wrapTight wrapText="bothSides">
                    <wp:wrapPolygon edited="0">
                      <wp:start x="-367" y="-905"/>
                      <wp:lineTo x="-735" y="-679"/>
                      <wp:lineTo x="-735" y="22165"/>
                      <wp:lineTo x="-367" y="23070"/>
                      <wp:lineTo x="22408" y="23070"/>
                      <wp:lineTo x="22776" y="21261"/>
                      <wp:lineTo x="22776" y="2940"/>
                      <wp:lineTo x="22408" y="-452"/>
                      <wp:lineTo x="22408" y="-905"/>
                      <wp:lineTo x="-367" y="-905"/>
                    </wp:wrapPolygon>
                  </wp:wrapTight>
                  <wp:docPr id="18" name="Picture 18" descr="A picture containing green,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picture containing green, vegetable&#10;&#10;Description automatically generated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88" b="11215"/>
                          <a:stretch/>
                        </pic:blipFill>
                        <pic:spPr bwMode="auto">
                          <a:xfrm flipH="1">
                            <a:off x="0" y="0"/>
                            <a:ext cx="2240280" cy="181965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>LE121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</w:p>
          <w:p w14:paraId="38B79F6C" w14:textId="77777777" w:rsidR="00E95E1B" w:rsidRPr="007A2EBF" w:rsidRDefault="00E95E1B" w:rsidP="00E95E1B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</w:p>
        </w:tc>
        <w:tc>
          <w:tcPr>
            <w:tcW w:w="3807" w:type="dxa"/>
          </w:tcPr>
          <w:p w14:paraId="776BC327" w14:textId="77777777" w:rsidR="00E95E1B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sz w:val="32"/>
                <w:szCs w:val="32"/>
              </w:rPr>
              <w:t xml:space="preserve">Monstera </w:t>
            </w:r>
            <w:proofErr w:type="spellStart"/>
            <w:r>
              <w:rPr>
                <w:rFonts w:ascii="Rockwell Nova Light" w:hAnsi="Rockwell Nova Light"/>
                <w:sz w:val="32"/>
                <w:szCs w:val="32"/>
              </w:rPr>
              <w:t>adansonii</w:t>
            </w:r>
            <w:proofErr w:type="spellEnd"/>
          </w:p>
          <w:p w14:paraId="7C2AB5F6" w14:textId="2E715442" w:rsidR="00E95E1B" w:rsidRPr="00762D4D" w:rsidRDefault="00E95E1B" w:rsidP="00E95E1B">
            <w:pPr>
              <w:rPr>
                <w:rFonts w:ascii="Rockwell Nova Light" w:hAnsi="Rockwell Nova Light"/>
                <w:sz w:val="28"/>
                <w:szCs w:val="28"/>
              </w:rPr>
            </w:pPr>
            <w:r w:rsidRPr="00762D4D">
              <w:rPr>
                <w:rFonts w:ascii="Rockwell Nova Light" w:hAnsi="Rockwell Nova Light"/>
                <w:noProof/>
                <w:sz w:val="28"/>
                <w:szCs w:val="28"/>
              </w:rPr>
              <w:drawing>
                <wp:anchor distT="0" distB="0" distL="114300" distR="114300" simplePos="0" relativeHeight="251808768" behindDoc="1" locked="0" layoutInCell="1" allowOverlap="1" wp14:anchorId="3385F5E6" wp14:editId="3537513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350590</wp:posOffset>
                  </wp:positionV>
                  <wp:extent cx="2240280" cy="1819656"/>
                  <wp:effectExtent l="76200" t="76200" r="140970" b="142875"/>
                  <wp:wrapTight wrapText="bothSides">
                    <wp:wrapPolygon edited="0">
                      <wp:start x="-367" y="-905"/>
                      <wp:lineTo x="-735" y="-679"/>
                      <wp:lineTo x="-735" y="22165"/>
                      <wp:lineTo x="-367" y="23070"/>
                      <wp:lineTo x="22408" y="23070"/>
                      <wp:lineTo x="22776" y="21261"/>
                      <wp:lineTo x="22776" y="2940"/>
                      <wp:lineTo x="22408" y="-452"/>
                      <wp:lineTo x="22408" y="-905"/>
                      <wp:lineTo x="-367" y="-905"/>
                    </wp:wrapPolygon>
                  </wp:wrapTight>
                  <wp:docPr id="20" name="Picture 20" descr="A picture containing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picture containing footwear&#10;&#10;Description automatically generated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881" b="6714"/>
                          <a:stretch/>
                        </pic:blipFill>
                        <pic:spPr bwMode="auto">
                          <a:xfrm>
                            <a:off x="0" y="0"/>
                            <a:ext cx="2240280" cy="181965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LE122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  <w:p w14:paraId="0D9395E2" w14:textId="77777777" w:rsidR="00E95E1B" w:rsidRPr="002C21E8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sz w:val="32"/>
                <w:szCs w:val="32"/>
              </w:rPr>
              <w:t xml:space="preserve"> </w:t>
            </w:r>
          </w:p>
        </w:tc>
      </w:tr>
    </w:tbl>
    <w:p w14:paraId="6D265ED1" w14:textId="1F9D148B" w:rsidR="00E7566C" w:rsidRDefault="00E7566C" w:rsidP="006A31A5"/>
    <w:tbl>
      <w:tblPr>
        <w:tblStyle w:val="TableGrid"/>
        <w:tblpPr w:leftFromText="180" w:rightFromText="180" w:vertAnchor="text" w:horzAnchor="margin" w:tblpY="38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6"/>
        <w:gridCol w:w="3705"/>
        <w:gridCol w:w="3705"/>
      </w:tblGrid>
      <w:tr w:rsidR="00E95E1B" w14:paraId="18760C60" w14:textId="77777777" w:rsidTr="00E95E1B">
        <w:trPr>
          <w:trHeight w:val="2251"/>
        </w:trPr>
        <w:tc>
          <w:tcPr>
            <w:tcW w:w="3706" w:type="dxa"/>
          </w:tcPr>
          <w:p w14:paraId="01BC1039" w14:textId="77777777" w:rsidR="00E95E1B" w:rsidRPr="008401D6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proofErr w:type="spellStart"/>
            <w:r w:rsidRPr="008401D6">
              <w:rPr>
                <w:rFonts w:ascii="Rockwell Nova Light" w:hAnsi="Rockwell Nova Light"/>
                <w:sz w:val="32"/>
                <w:szCs w:val="32"/>
              </w:rPr>
              <w:t>Thaumatophyllum</w:t>
            </w:r>
            <w:proofErr w:type="spellEnd"/>
            <w:r w:rsidRPr="008401D6">
              <w:rPr>
                <w:rFonts w:ascii="Rockwell Nova Light" w:hAnsi="Rockwell Nova Light"/>
                <w:sz w:val="32"/>
                <w:szCs w:val="32"/>
              </w:rPr>
              <w:t xml:space="preserve"> Xanadu</w:t>
            </w:r>
          </w:p>
          <w:p w14:paraId="26C6FA7A" w14:textId="3E75ADA6" w:rsidR="00E95E1B" w:rsidRPr="00762D4D" w:rsidRDefault="00E95E1B" w:rsidP="00E95E1B">
            <w:pPr>
              <w:rPr>
                <w:rFonts w:ascii="Rockwell Nova Light" w:hAnsi="Rockwell Nova Light"/>
                <w:sz w:val="28"/>
                <w:szCs w:val="28"/>
              </w:rPr>
            </w:pPr>
            <w:r w:rsidRPr="00762D4D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811840" behindDoc="1" locked="0" layoutInCell="1" allowOverlap="1" wp14:anchorId="03C57880" wp14:editId="49AC6DC3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400050</wp:posOffset>
                  </wp:positionV>
                  <wp:extent cx="2120900" cy="1718945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3" name="Picture 23" descr="A picture containing plan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plant&#10;&#10;Description automatically generated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881" b="11853"/>
                          <a:stretch/>
                        </pic:blipFill>
                        <pic:spPr bwMode="auto">
                          <a:xfrm>
                            <a:off x="0" y="0"/>
                            <a:ext cx="2120900" cy="171894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LE123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  <w:p w14:paraId="3A83F4C3" w14:textId="77777777" w:rsidR="00E95E1B" w:rsidRDefault="00E95E1B" w:rsidP="00E95E1B"/>
        </w:tc>
        <w:tc>
          <w:tcPr>
            <w:tcW w:w="3705" w:type="dxa"/>
          </w:tcPr>
          <w:p w14:paraId="7351B088" w14:textId="5D297ED7" w:rsidR="00E95E1B" w:rsidRPr="007A2EBF" w:rsidRDefault="00E95E1B" w:rsidP="00E95E1B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12864" behindDoc="1" locked="0" layoutInCell="1" allowOverlap="1" wp14:anchorId="76FBB292" wp14:editId="30FE77FC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932778</wp:posOffset>
                  </wp:positionV>
                  <wp:extent cx="2121408" cy="1719072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4" name="Picture 24" descr="A picture containing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 descr="A picture containing footwear&#10;&#10;Description automatically generated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515" b="10331"/>
                          <a:stretch/>
                        </pic:blipFill>
                        <pic:spPr bwMode="auto">
                          <a:xfrm>
                            <a:off x="0" y="0"/>
                            <a:ext cx="2121408" cy="171907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t xml:space="preserve">Alocasia Polly </w:t>
            </w:r>
            <w:r>
              <w:rPr>
                <w:rFonts w:ascii="Rockwell Nova Light" w:hAnsi="Rockwell Nova Light"/>
                <w:sz w:val="32"/>
                <w:szCs w:val="32"/>
              </w:rPr>
              <w:t xml:space="preserve">  </w:t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t>'African Mask'</w:t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br/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LE124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</w:tc>
        <w:tc>
          <w:tcPr>
            <w:tcW w:w="3705" w:type="dxa"/>
          </w:tcPr>
          <w:p w14:paraId="1FEE4D7D" w14:textId="77777777" w:rsidR="00E95E1B" w:rsidRPr="00C508AE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 w:rsidRPr="00C508AE">
              <w:rPr>
                <w:rFonts w:ascii="Rockwell Nova Light" w:hAnsi="Rockwell Nova Light"/>
                <w:sz w:val="32"/>
                <w:szCs w:val="32"/>
              </w:rPr>
              <w:t>Strelitzia</w:t>
            </w:r>
          </w:p>
          <w:p w14:paraId="6B107237" w14:textId="77777777" w:rsidR="00E57AA0" w:rsidRPr="00762D4D" w:rsidRDefault="00E95E1B" w:rsidP="00E95E1B">
            <w:pPr>
              <w:rPr>
                <w:rFonts w:ascii="Rockwell Nova Light" w:hAnsi="Rockwell Nova Light"/>
                <w:sz w:val="28"/>
                <w:szCs w:val="28"/>
              </w:rPr>
            </w:pPr>
            <w:r w:rsidRPr="00762D4D">
              <w:rPr>
                <w:rFonts w:ascii="Rockwell Nova Light" w:hAnsi="Rockwell Nova Light"/>
                <w:noProof/>
                <w:sz w:val="28"/>
                <w:szCs w:val="28"/>
              </w:rPr>
              <w:drawing>
                <wp:anchor distT="0" distB="0" distL="114300" distR="114300" simplePos="0" relativeHeight="251813888" behindDoc="1" locked="0" layoutInCell="1" allowOverlap="1" wp14:anchorId="2D4DDC95" wp14:editId="1F141866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663199</wp:posOffset>
                  </wp:positionV>
                  <wp:extent cx="2120900" cy="1718945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6" name="Picture 26" descr="A picture containing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A picture containing vegetable&#10;&#10;Description automatically generated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312" b="12308"/>
                          <a:stretch/>
                        </pic:blipFill>
                        <pic:spPr bwMode="auto">
                          <a:xfrm>
                            <a:off x="0" y="0"/>
                            <a:ext cx="2120900" cy="171894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</w:p>
          <w:p w14:paraId="141F8676" w14:textId="1493E7FF" w:rsidR="00E95E1B" w:rsidRPr="002C21E8" w:rsidRDefault="00A02775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="00E95E1B" w:rsidRPr="00762D4D">
              <w:rPr>
                <w:rFonts w:ascii="Rockwell Nova Light" w:hAnsi="Rockwell Nova Light"/>
                <w:sz w:val="28"/>
                <w:szCs w:val="28"/>
              </w:rPr>
              <w:t>LE125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</w:tc>
      </w:tr>
    </w:tbl>
    <w:p w14:paraId="33949B80" w14:textId="35F13744" w:rsidR="00013938" w:rsidRPr="00013938" w:rsidRDefault="00013938" w:rsidP="00013938"/>
    <w:p w14:paraId="3245D2B3" w14:textId="3BB0F571" w:rsidR="00177170" w:rsidRDefault="00177170" w:rsidP="006A31A5"/>
    <w:p w14:paraId="0EC4D6C8" w14:textId="7FC04C1A" w:rsidR="00177170" w:rsidRDefault="00143F40" w:rsidP="006A31A5">
      <w:r>
        <w:rPr>
          <w:rFonts w:ascii="Rockwell Nova Light" w:hAnsi="Rockwell Nova Light" w:cs="Arabic Typesetting"/>
          <w:noProof/>
          <w:sz w:val="32"/>
          <w:szCs w:val="32"/>
        </w:rPr>
        <w:lastRenderedPageBreak/>
        <w:drawing>
          <wp:anchor distT="0" distB="0" distL="114300" distR="114300" simplePos="0" relativeHeight="251814912" behindDoc="0" locked="0" layoutInCell="1" allowOverlap="1" wp14:anchorId="67C39B34" wp14:editId="0F9B6F4F">
            <wp:simplePos x="0" y="0"/>
            <wp:positionH relativeFrom="column">
              <wp:posOffset>2627280</wp:posOffset>
            </wp:positionH>
            <wp:positionV relativeFrom="paragraph">
              <wp:posOffset>115570</wp:posOffset>
            </wp:positionV>
            <wp:extent cx="2221865" cy="2221865"/>
            <wp:effectExtent l="152400" t="152400" r="235585" b="235585"/>
            <wp:wrapNone/>
            <wp:docPr id="22" name="Picture 22" descr="A group of watermelon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group of watermelons&#10;&#10;Description automatically generated with low confidenc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ockwell Nova Light" w:hAnsi="Rockwell Nova Light" w:cs="Arabic Typesetting"/>
          <w:noProof/>
          <w:sz w:val="32"/>
          <w:szCs w:val="32"/>
        </w:rPr>
        <w:drawing>
          <wp:anchor distT="0" distB="0" distL="114300" distR="114300" simplePos="0" relativeHeight="251816960" behindDoc="0" locked="0" layoutInCell="1" allowOverlap="1" wp14:anchorId="4FEA8D29" wp14:editId="645EABB6">
            <wp:simplePos x="0" y="0"/>
            <wp:positionH relativeFrom="column">
              <wp:posOffset>5019960</wp:posOffset>
            </wp:positionH>
            <wp:positionV relativeFrom="page">
              <wp:posOffset>134620</wp:posOffset>
            </wp:positionV>
            <wp:extent cx="2258060" cy="2221865"/>
            <wp:effectExtent l="152400" t="152400" r="237490" b="235585"/>
            <wp:wrapNone/>
            <wp:docPr id="27" name="Picture 27" descr="A group of leave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group of leaves&#10;&#10;Description automatically generated with low confidenc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060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1983">
        <w:rPr>
          <w:rFonts w:ascii="Rockwell Nova Light" w:hAnsi="Rockwell Nova Light" w:cs="Arabic Typesetting"/>
          <w:noProof/>
          <w:sz w:val="32"/>
          <w:szCs w:val="32"/>
        </w:rPr>
        <w:drawing>
          <wp:anchor distT="0" distB="0" distL="114300" distR="114300" simplePos="0" relativeHeight="251815936" behindDoc="0" locked="0" layoutInCell="1" allowOverlap="1" wp14:anchorId="624FC717" wp14:editId="17E43629">
            <wp:simplePos x="0" y="0"/>
            <wp:positionH relativeFrom="column">
              <wp:posOffset>212090</wp:posOffset>
            </wp:positionH>
            <wp:positionV relativeFrom="paragraph">
              <wp:posOffset>113696</wp:posOffset>
            </wp:positionV>
            <wp:extent cx="2221992" cy="2221992"/>
            <wp:effectExtent l="152400" t="152400" r="235585" b="235585"/>
            <wp:wrapNone/>
            <wp:docPr id="25" name="Picture 25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A picture containing diagram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992" cy="2221992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BB945" w14:textId="5DA5F177" w:rsidR="00E7566C" w:rsidRDefault="00E7566C" w:rsidP="006A31A5"/>
    <w:p w14:paraId="514DAC66" w14:textId="422D50FA" w:rsidR="00E7566C" w:rsidRDefault="00E008A5" w:rsidP="006A31A5">
      <w:r>
        <w:rPr>
          <w:rFonts w:ascii="Rockwell Nova Light" w:hAnsi="Rockwell Nova Light" w:cs="Arabic Typesetting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8AE1729" wp14:editId="17735660">
                <wp:simplePos x="0" y="0"/>
                <wp:positionH relativeFrom="column">
                  <wp:posOffset>-964883</wp:posOffset>
                </wp:positionH>
                <wp:positionV relativeFrom="paragraph">
                  <wp:posOffset>172133</wp:posOffset>
                </wp:positionV>
                <wp:extent cx="1632585" cy="412750"/>
                <wp:effectExtent l="318" t="0" r="25082" b="25083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632585" cy="41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4FB0120" w14:textId="553CE1BF" w:rsidR="00674A82" w:rsidRPr="006E48EE" w:rsidRDefault="00005C20">
                            <w:pPr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</w:pPr>
                            <w:r w:rsidRPr="006E48EE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>C</w:t>
                            </w:r>
                            <w:r w:rsidR="00D5669E" w:rsidRPr="006E48EE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>ERAMICS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E1729" id="Text Box 30" o:spid="_x0000_s1027" type="#_x0000_t202" style="position:absolute;margin-left:-76pt;margin-top:13.55pt;width:128.55pt;height:32.5pt;rotation:-90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" fillcolor="white [3201]" strokecolor="white [3212]" strokeweight=".5pt">
                <v:textbox>
                  <w:txbxContent>
                    <w:p w14:paraId="04FB0120" w14:textId="553CE1BF" w:rsidR="00674A82" w:rsidRPr="006E48EE" w:rsidRDefault="00005C20">
                      <w:pPr>
                        <w:rPr>
                          <w:rFonts w:ascii="Rockwell Nova Light" w:hAnsi="Rockwell Nova Light"/>
                          <w:sz w:val="40"/>
                          <w:szCs w:val="40"/>
                        </w:rPr>
                      </w:pPr>
                      <w:r w:rsidRPr="006E48EE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>C</w:t>
                      </w:r>
                      <w:r w:rsidR="00D5669E" w:rsidRPr="006E48EE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>ERAMICS</w:t>
                      </w:r>
                    </w:p>
                  </w:txbxContent>
                </v:textbox>
              </v:shape>
            </w:pict>
          </mc:Fallback>
        </mc:AlternateContent>
      </w:r>
    </w:p>
    <w:p w14:paraId="2C9E139C" w14:textId="0395B044" w:rsidR="00E7566C" w:rsidRDefault="00E7566C" w:rsidP="00E7566C">
      <w:pPr>
        <w:tabs>
          <w:tab w:val="left" w:pos="7895"/>
        </w:tabs>
        <w:spacing w:line="240" w:lineRule="auto"/>
        <w:rPr>
          <w:rFonts w:ascii="Rockwell Nova Light" w:hAnsi="Rockwell Nova Light" w:cs="Arabic Typesetting"/>
          <w:sz w:val="32"/>
          <w:szCs w:val="32"/>
        </w:rPr>
      </w:pPr>
    </w:p>
    <w:p w14:paraId="47631AE1" w14:textId="431E273B" w:rsidR="00E7566C" w:rsidRDefault="00E7566C" w:rsidP="00E7566C">
      <w:pPr>
        <w:tabs>
          <w:tab w:val="left" w:pos="7895"/>
        </w:tabs>
        <w:spacing w:line="240" w:lineRule="auto"/>
        <w:rPr>
          <w:rFonts w:ascii="Rockwell Nova Light" w:hAnsi="Rockwell Nova Light" w:cs="Arabic Typesetting"/>
          <w:sz w:val="32"/>
          <w:szCs w:val="32"/>
        </w:rPr>
      </w:pPr>
      <w:r>
        <w:rPr>
          <w:rFonts w:ascii="Rockwell Nova Light" w:hAnsi="Rockwell Nova Light" w:cs="Arabic Typesetting"/>
          <w:sz w:val="32"/>
          <w:szCs w:val="32"/>
        </w:rPr>
        <w:t xml:space="preserve">                           </w:t>
      </w:r>
    </w:p>
    <w:p w14:paraId="274B3C3F" w14:textId="2B4AEE08" w:rsidR="00E7566C" w:rsidRDefault="00E7566C" w:rsidP="006A31A5"/>
    <w:p w14:paraId="749A65BF" w14:textId="0E69A2BC" w:rsidR="0035625B" w:rsidRPr="0035625B" w:rsidRDefault="0035625B" w:rsidP="0035625B"/>
    <w:p w14:paraId="0594BBBA" w14:textId="35F26F3D" w:rsidR="0035625B" w:rsidRDefault="0035625B" w:rsidP="0035625B"/>
    <w:p w14:paraId="405F5ECB" w14:textId="77777777" w:rsidR="0035625B" w:rsidRPr="0035625B" w:rsidRDefault="0035625B" w:rsidP="0035625B">
      <w:pPr>
        <w:tabs>
          <w:tab w:val="left" w:pos="910"/>
        </w:tabs>
      </w:pPr>
      <w: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35625B" w14:paraId="3BBB028B" w14:textId="77777777" w:rsidTr="00BE5EB4">
        <w:trPr>
          <w:trHeight w:val="4101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6210FD0A" w14:textId="6D676403" w:rsidR="0035625B" w:rsidRDefault="00E57AA0" w:rsidP="0035625B">
            <w:pPr>
              <w:tabs>
                <w:tab w:val="left" w:pos="910"/>
              </w:tabs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26"/>
                <w:szCs w:val="26"/>
              </w:rPr>
              <w:drawing>
                <wp:anchor distT="0" distB="0" distL="114300" distR="114300" simplePos="0" relativeHeight="251819008" behindDoc="1" locked="0" layoutInCell="1" allowOverlap="1" wp14:anchorId="486917DD" wp14:editId="6E095274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80010</wp:posOffset>
                  </wp:positionV>
                  <wp:extent cx="4014216" cy="3328416"/>
                  <wp:effectExtent l="76200" t="76200" r="139065" b="139065"/>
                  <wp:wrapTight wrapText="bothSides">
                    <wp:wrapPolygon edited="0">
                      <wp:start x="-205" y="-495"/>
                      <wp:lineTo x="-410" y="-371"/>
                      <wp:lineTo x="-410" y="21884"/>
                      <wp:lineTo x="-205" y="22379"/>
                      <wp:lineTo x="22041" y="22379"/>
                      <wp:lineTo x="22246" y="21513"/>
                      <wp:lineTo x="22246" y="1607"/>
                      <wp:lineTo x="22041" y="-247"/>
                      <wp:lineTo x="22041" y="-495"/>
                      <wp:lineTo x="-205" y="-495"/>
                    </wp:wrapPolygon>
                  </wp:wrapTight>
                  <wp:docPr id="31" name="Picture 31" descr="A green sock on a white backgr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A green sock on a white background&#10;&#10;Description automatically generated with medium confidence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98" b="11087"/>
                          <a:stretch/>
                        </pic:blipFill>
                        <pic:spPr bwMode="auto">
                          <a:xfrm>
                            <a:off x="0" y="0"/>
                            <a:ext cx="4014216" cy="332841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C7D47" w:rsidRPr="007C7D47">
              <w:rPr>
                <w:rFonts w:ascii="Rockwell Nova Light" w:hAnsi="Rockwell Nova Light"/>
                <w:sz w:val="32"/>
                <w:szCs w:val="32"/>
              </w:rPr>
              <w:t>Fiddle-leaf fig</w:t>
            </w:r>
            <w:r w:rsidR="008F6494">
              <w:rPr>
                <w:rFonts w:ascii="Rockwell Nova Light" w:hAnsi="Rockwell Nova Light"/>
                <w:sz w:val="32"/>
                <w:szCs w:val="32"/>
              </w:rPr>
              <w:t xml:space="preserve"> </w:t>
            </w:r>
            <w:r w:rsidR="000C4404">
              <w:rPr>
                <w:rFonts w:ascii="Rockwell Nova Light" w:hAnsi="Rockwell Nova Light"/>
                <w:sz w:val="32"/>
                <w:szCs w:val="32"/>
              </w:rPr>
              <w:t>plate</w:t>
            </w:r>
          </w:p>
          <w:p w14:paraId="3274BC21" w14:textId="3F8A471E" w:rsidR="00262B06" w:rsidRPr="00DD41EE" w:rsidRDefault="00262B06" w:rsidP="0035625B">
            <w:pPr>
              <w:tabs>
                <w:tab w:val="left" w:pos="910"/>
              </w:tabs>
              <w:rPr>
                <w:rFonts w:ascii="Rockwell Nova Light" w:hAnsi="Rockwell Nova Light"/>
                <w:sz w:val="22"/>
                <w:szCs w:val="22"/>
              </w:rPr>
            </w:pPr>
            <w:r w:rsidRPr="00DD41EE">
              <w:rPr>
                <w:rFonts w:ascii="Rockwell Nova Light" w:hAnsi="Rockwell Nova Light"/>
                <w:sz w:val="22"/>
                <w:szCs w:val="22"/>
              </w:rPr>
              <w:t>Large</w:t>
            </w:r>
          </w:p>
          <w:p w14:paraId="7662E621" w14:textId="1311E699" w:rsidR="00AB6E70" w:rsidRPr="00DD41EE" w:rsidRDefault="00AB6E70" w:rsidP="0035625B">
            <w:pPr>
              <w:tabs>
                <w:tab w:val="left" w:pos="910"/>
              </w:tabs>
              <w:rPr>
                <w:rFonts w:ascii="Rockwell Nova Light" w:hAnsi="Rockwell Nova Light"/>
                <w:sz w:val="18"/>
                <w:szCs w:val="18"/>
              </w:rPr>
            </w:pPr>
            <w:r w:rsidRPr="00DD41EE">
              <w:rPr>
                <w:rFonts w:ascii="Rockwell Nova Light" w:hAnsi="Rockwell Nova Light"/>
                <w:sz w:val="18"/>
                <w:szCs w:val="18"/>
              </w:rPr>
              <w:t>28 × 17 × 0.5 cm</w:t>
            </w:r>
          </w:p>
          <w:p w14:paraId="57D8075B" w14:textId="0163991A" w:rsidR="000C4404" w:rsidRPr="008F30B9" w:rsidRDefault="00D32E02" w:rsidP="0035625B">
            <w:pPr>
              <w:tabs>
                <w:tab w:val="left" w:pos="910"/>
              </w:tabs>
              <w:rPr>
                <w:rFonts w:ascii="Rockwell Nova Light" w:hAnsi="Rockwell Nova Light"/>
                <w:sz w:val="20"/>
                <w:szCs w:val="20"/>
              </w:rPr>
            </w:pPr>
            <w:r w:rsidRPr="008F30B9">
              <w:rPr>
                <w:rFonts w:ascii="Rockwell Nova Light" w:hAnsi="Rockwell Nova Light"/>
                <w:sz w:val="20"/>
                <w:szCs w:val="20"/>
              </w:rPr>
              <w:t>-LE</w:t>
            </w:r>
            <w:r w:rsidR="00A02775" w:rsidRPr="008F30B9">
              <w:rPr>
                <w:rFonts w:ascii="Rockwell Nova Light" w:hAnsi="Rockwell Nova Light"/>
                <w:sz w:val="20"/>
                <w:szCs w:val="20"/>
              </w:rPr>
              <w:t xml:space="preserve">126- </w:t>
            </w:r>
          </w:p>
          <w:p w14:paraId="789D0AFA" w14:textId="695547F1" w:rsidR="003D2770" w:rsidRPr="008F30B9" w:rsidRDefault="003D2770" w:rsidP="0035625B">
            <w:pPr>
              <w:tabs>
                <w:tab w:val="left" w:pos="910"/>
              </w:tabs>
              <w:rPr>
                <w:rFonts w:ascii="Rockwell Nova Light" w:hAnsi="Rockwell Nova Light"/>
                <w:sz w:val="28"/>
                <w:szCs w:val="28"/>
              </w:rPr>
            </w:pPr>
            <w:r w:rsidRPr="008F30B9">
              <w:rPr>
                <w:rFonts w:ascii="Rockwell Nova Light" w:hAnsi="Rockwell Nova Light"/>
                <w:sz w:val="28"/>
                <w:szCs w:val="28"/>
              </w:rPr>
              <w:t>R</w:t>
            </w:r>
            <w:r w:rsidR="00E06A5A" w:rsidRPr="008F30B9">
              <w:rPr>
                <w:rFonts w:ascii="Rockwell Nova Light" w:hAnsi="Rockwell Nova Light"/>
                <w:sz w:val="28"/>
                <w:szCs w:val="28"/>
              </w:rPr>
              <w:t>24</w:t>
            </w:r>
            <w:r w:rsidR="00BE5EB4" w:rsidRPr="008F30B9">
              <w:rPr>
                <w:rFonts w:ascii="Rockwell Nova Light" w:hAnsi="Rockwell Nova Light"/>
                <w:sz w:val="28"/>
                <w:szCs w:val="28"/>
              </w:rPr>
              <w:t>0</w:t>
            </w:r>
          </w:p>
        </w:tc>
      </w:tr>
    </w:tbl>
    <w:p w14:paraId="30A2587E" w14:textId="684168A4" w:rsidR="0035625B" w:rsidRDefault="0035625B" w:rsidP="0035625B">
      <w:pPr>
        <w:tabs>
          <w:tab w:val="left" w:pos="910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262B06" w14:paraId="067EC5B9" w14:textId="77777777" w:rsidTr="00DB22EB">
        <w:trPr>
          <w:trHeight w:val="3678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5861B93B" w14:textId="6CC1826F" w:rsidR="00262B06" w:rsidRPr="00DD41EE" w:rsidRDefault="00D5673D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32"/>
                <w:szCs w:val="32"/>
              </w:rPr>
            </w:pPr>
            <w:r w:rsidRPr="00DD41EE"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21056" behindDoc="1" locked="0" layoutInCell="1" allowOverlap="1" wp14:anchorId="7C658284" wp14:editId="290E34D6">
                  <wp:simplePos x="0" y="0"/>
                  <wp:positionH relativeFrom="column">
                    <wp:posOffset>4107180</wp:posOffset>
                  </wp:positionH>
                  <wp:positionV relativeFrom="paragraph">
                    <wp:posOffset>93345</wp:posOffset>
                  </wp:positionV>
                  <wp:extent cx="2706624" cy="2167128"/>
                  <wp:effectExtent l="76200" t="76200" r="132080" b="138430"/>
                  <wp:wrapTight wrapText="bothSides">
                    <wp:wrapPolygon edited="0">
                      <wp:start x="-304" y="-760"/>
                      <wp:lineTo x="-608" y="-570"/>
                      <wp:lineTo x="-608" y="22030"/>
                      <wp:lineTo x="-304" y="22790"/>
                      <wp:lineTo x="22198" y="22790"/>
                      <wp:lineTo x="22502" y="20891"/>
                      <wp:lineTo x="22502" y="2469"/>
                      <wp:lineTo x="22198" y="-380"/>
                      <wp:lineTo x="22198" y="-760"/>
                      <wp:lineTo x="-304" y="-760"/>
                    </wp:wrapPolygon>
                  </wp:wrapTight>
                  <wp:docPr id="33" name="Picture 33" descr="A group of coins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A group of coins&#10;&#10;Description automatically generated with low confidence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874" b="10476"/>
                          <a:stretch/>
                        </pic:blipFill>
                        <pic:spPr bwMode="auto">
                          <a:xfrm>
                            <a:off x="0" y="0"/>
                            <a:ext cx="2706624" cy="2167128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75D99" w:rsidRPr="00DD41EE"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22080" behindDoc="1" locked="0" layoutInCell="1" allowOverlap="1" wp14:anchorId="491DB6EE" wp14:editId="35A22911">
                  <wp:simplePos x="0" y="0"/>
                  <wp:positionH relativeFrom="column">
                    <wp:posOffset>75692</wp:posOffset>
                  </wp:positionH>
                  <wp:positionV relativeFrom="paragraph">
                    <wp:posOffset>76200</wp:posOffset>
                  </wp:positionV>
                  <wp:extent cx="2706624" cy="2194560"/>
                  <wp:effectExtent l="76200" t="76200" r="132080" b="129540"/>
                  <wp:wrapTight wrapText="bothSides">
                    <wp:wrapPolygon edited="0">
                      <wp:start x="-304" y="-750"/>
                      <wp:lineTo x="-608" y="-563"/>
                      <wp:lineTo x="-608" y="21938"/>
                      <wp:lineTo x="-304" y="22688"/>
                      <wp:lineTo x="22198" y="22688"/>
                      <wp:lineTo x="22502" y="20625"/>
                      <wp:lineTo x="22502" y="2438"/>
                      <wp:lineTo x="22198" y="-375"/>
                      <wp:lineTo x="22198" y="-750"/>
                      <wp:lineTo x="-304" y="-750"/>
                    </wp:wrapPolygon>
                  </wp:wrapTight>
                  <wp:docPr id="34" name="Picture 34" descr="A picture containing bla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A picture containing black&#10;&#10;Description automatically generated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82" b="13316"/>
                          <a:stretch/>
                        </pic:blipFill>
                        <pic:spPr bwMode="auto">
                          <a:xfrm>
                            <a:off x="0" y="0"/>
                            <a:ext cx="2706624" cy="21945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E7E7F" w:rsidRPr="00DD41EE">
              <w:rPr>
                <w:rFonts w:ascii="Rockwell Nova Light" w:hAnsi="Rockwell Nova Light"/>
                <w:sz w:val="32"/>
                <w:szCs w:val="32"/>
              </w:rPr>
              <w:t>Monstera deliciosa</w:t>
            </w:r>
            <w:r w:rsidR="007E7E7F" w:rsidRPr="00DD41EE">
              <w:rPr>
                <w:rFonts w:ascii="Rockwell Nova Light" w:hAnsi="Rockwell Nova Light"/>
                <w:sz w:val="32"/>
                <w:szCs w:val="32"/>
              </w:rPr>
              <w:t xml:space="preserve"> </w:t>
            </w:r>
            <w:r w:rsidR="00F46758" w:rsidRPr="00DD41EE">
              <w:rPr>
                <w:rFonts w:ascii="Rockwell Nova Light" w:hAnsi="Rockwell Nova Light"/>
                <w:sz w:val="32"/>
                <w:szCs w:val="32"/>
              </w:rPr>
              <w:t>trinket tray</w:t>
            </w:r>
          </w:p>
          <w:p w14:paraId="5870197E" w14:textId="47C044EC" w:rsidR="007A1F93" w:rsidRPr="000B078C" w:rsidRDefault="007A1F93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0B078C">
              <w:rPr>
                <w:rFonts w:ascii="Rockwell Nova Light" w:hAnsi="Rockwell Nova Light"/>
                <w:sz w:val="22"/>
                <w:szCs w:val="22"/>
              </w:rPr>
              <w:t>Small</w:t>
            </w:r>
          </w:p>
          <w:p w14:paraId="023453E2" w14:textId="06D95035" w:rsidR="00B23E86" w:rsidRPr="001D385E" w:rsidRDefault="00B23E86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18"/>
                <w:szCs w:val="18"/>
              </w:rPr>
            </w:pPr>
            <w:r w:rsidRPr="001D385E">
              <w:rPr>
                <w:rFonts w:ascii="Rockwell Nova Light" w:hAnsi="Rockwell Nova Light"/>
                <w:sz w:val="18"/>
                <w:szCs w:val="18"/>
              </w:rPr>
              <w:t>10 × 9 × 0.5 cm</w:t>
            </w:r>
          </w:p>
          <w:p w14:paraId="0365B3DC" w14:textId="6292DCEA" w:rsidR="00B23E86" w:rsidRPr="008F30B9" w:rsidRDefault="00D32E02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0"/>
                <w:szCs w:val="20"/>
              </w:rPr>
            </w:pPr>
            <w:r w:rsidRPr="008F30B9">
              <w:rPr>
                <w:rFonts w:ascii="Rockwell Nova Light" w:hAnsi="Rockwell Nova Light"/>
                <w:sz w:val="20"/>
                <w:szCs w:val="20"/>
              </w:rPr>
              <w:t>-</w:t>
            </w:r>
            <w:r w:rsidR="00B23E86" w:rsidRPr="008F30B9">
              <w:rPr>
                <w:rFonts w:ascii="Rockwell Nova Light" w:hAnsi="Rockwell Nova Light"/>
                <w:sz w:val="20"/>
                <w:szCs w:val="20"/>
              </w:rPr>
              <w:t>LE</w:t>
            </w:r>
            <w:r w:rsidR="00C83570" w:rsidRPr="008F30B9">
              <w:rPr>
                <w:rFonts w:ascii="Rockwell Nova Light" w:hAnsi="Rockwell Nova Light"/>
                <w:sz w:val="20"/>
                <w:szCs w:val="20"/>
              </w:rPr>
              <w:t>127</w:t>
            </w:r>
            <w:r w:rsidRPr="008F30B9">
              <w:rPr>
                <w:rFonts w:ascii="Rockwell Nova Light" w:hAnsi="Rockwell Nova Light"/>
                <w:sz w:val="20"/>
                <w:szCs w:val="20"/>
              </w:rPr>
              <w:t>-</w:t>
            </w:r>
          </w:p>
          <w:p w14:paraId="75DE7D2F" w14:textId="4746829D" w:rsidR="00C83570" w:rsidRPr="00DD41EE" w:rsidRDefault="00C83570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8"/>
                <w:szCs w:val="28"/>
              </w:rPr>
            </w:pPr>
            <w:r w:rsidRPr="00DD41EE">
              <w:rPr>
                <w:rFonts w:ascii="Rockwell Nova Light" w:hAnsi="Rockwell Nova Light"/>
                <w:sz w:val="28"/>
                <w:szCs w:val="28"/>
              </w:rPr>
              <w:t>R</w:t>
            </w:r>
            <w:r w:rsidR="008D15DA" w:rsidRPr="00DD41EE">
              <w:rPr>
                <w:rFonts w:ascii="Rockwell Nova Light" w:hAnsi="Rockwell Nova Light"/>
                <w:sz w:val="28"/>
                <w:szCs w:val="28"/>
              </w:rPr>
              <w:t>1</w:t>
            </w:r>
            <w:r w:rsidR="00EE3CE5" w:rsidRPr="00DD41EE">
              <w:rPr>
                <w:rFonts w:ascii="Rockwell Nova Light" w:hAnsi="Rockwell Nova Light"/>
                <w:sz w:val="28"/>
                <w:szCs w:val="28"/>
              </w:rPr>
              <w:t>40</w:t>
            </w:r>
          </w:p>
          <w:p w14:paraId="571973DD" w14:textId="25B54580" w:rsidR="006B04F8" w:rsidRPr="000B078C" w:rsidRDefault="006B04F8" w:rsidP="006312E8">
            <w:pPr>
              <w:tabs>
                <w:tab w:val="left" w:pos="910"/>
              </w:tabs>
              <w:jc w:val="center"/>
              <w:rPr>
                <w:sz w:val="23"/>
                <w:szCs w:val="23"/>
              </w:rPr>
            </w:pPr>
            <w:r w:rsidRPr="000B078C">
              <w:rPr>
                <w:rFonts w:ascii="Rockwell Nova Light" w:hAnsi="Rockwell Nova Light"/>
                <w:sz w:val="23"/>
                <w:szCs w:val="23"/>
              </w:rPr>
              <w:t>Available in black</w:t>
            </w:r>
            <w:r w:rsidR="00267F7C" w:rsidRPr="000B078C">
              <w:rPr>
                <w:rFonts w:ascii="Rockwell Nova Light" w:hAnsi="Rockwell Nova Light"/>
                <w:sz w:val="23"/>
                <w:szCs w:val="23"/>
              </w:rPr>
              <w:t>/</w:t>
            </w:r>
            <w:r w:rsidRPr="000B078C">
              <w:rPr>
                <w:rFonts w:ascii="Rockwell Nova Light" w:hAnsi="Rockwell Nova Light"/>
                <w:sz w:val="23"/>
                <w:szCs w:val="23"/>
              </w:rPr>
              <w:t xml:space="preserve"> green</w:t>
            </w:r>
          </w:p>
        </w:tc>
      </w:tr>
    </w:tbl>
    <w:p w14:paraId="305853B1" w14:textId="0502711F" w:rsidR="00BE5EB4" w:rsidRDefault="00BE5EB4" w:rsidP="0035625B">
      <w:pPr>
        <w:tabs>
          <w:tab w:val="left" w:pos="910"/>
        </w:tabs>
      </w:pPr>
    </w:p>
    <w:p w14:paraId="49BA6896" w14:textId="44AC6136" w:rsidR="00543469" w:rsidRDefault="00543469" w:rsidP="005F2B08">
      <w:pPr>
        <w:tabs>
          <w:tab w:val="left" w:pos="910"/>
        </w:tabs>
        <w:jc w:val="center"/>
      </w:pPr>
    </w:p>
    <w:tbl>
      <w:tblPr>
        <w:tblStyle w:val="TableGrid"/>
        <w:tblpPr w:leftFromText="180" w:rightFromText="180" w:horzAnchor="margin" w:tblpY="509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E42F5C" w14:paraId="7BFFC9BD" w14:textId="77777777" w:rsidTr="00F23709">
        <w:trPr>
          <w:trHeight w:val="4020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2B2EED69" w14:textId="5F34C270" w:rsidR="00E42F5C" w:rsidRPr="00DD41EE" w:rsidRDefault="00F23709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32"/>
                <w:szCs w:val="32"/>
              </w:rPr>
            </w:pPr>
            <w:r w:rsidRPr="00DD41EE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823104" behindDoc="1" locked="0" layoutInCell="1" allowOverlap="1" wp14:anchorId="7C1A6123" wp14:editId="6BB8D2A3">
                  <wp:simplePos x="0" y="0"/>
                  <wp:positionH relativeFrom="column">
                    <wp:posOffset>74893</wp:posOffset>
                  </wp:positionH>
                  <wp:positionV relativeFrom="paragraph">
                    <wp:posOffset>84455</wp:posOffset>
                  </wp:positionV>
                  <wp:extent cx="2724785" cy="2093595"/>
                  <wp:effectExtent l="76200" t="76200" r="132715" b="135255"/>
                  <wp:wrapTight wrapText="bothSides">
                    <wp:wrapPolygon edited="0">
                      <wp:start x="-302" y="-786"/>
                      <wp:lineTo x="-604" y="-590"/>
                      <wp:lineTo x="-604" y="22013"/>
                      <wp:lineTo x="-302" y="22799"/>
                      <wp:lineTo x="22199" y="22799"/>
                      <wp:lineTo x="22501" y="21620"/>
                      <wp:lineTo x="22501" y="2555"/>
                      <wp:lineTo x="22199" y="-393"/>
                      <wp:lineTo x="22199" y="-786"/>
                      <wp:lineTo x="-302" y="-786"/>
                    </wp:wrapPolygon>
                  </wp:wrapTight>
                  <wp:docPr id="35" name="Picture 35" descr="A picture containing ax, wh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A picture containing ax, wheel&#10;&#10;Description automatically generated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04" b="13791"/>
                          <a:stretch/>
                        </pic:blipFill>
                        <pic:spPr bwMode="auto">
                          <a:xfrm>
                            <a:off x="0" y="0"/>
                            <a:ext cx="2724785" cy="209359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06214" w:rsidRPr="00DD41EE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824128" behindDoc="1" locked="0" layoutInCell="1" allowOverlap="1" wp14:anchorId="2A564087" wp14:editId="061432A2">
                  <wp:simplePos x="0" y="0"/>
                  <wp:positionH relativeFrom="column">
                    <wp:posOffset>4120515</wp:posOffset>
                  </wp:positionH>
                  <wp:positionV relativeFrom="paragraph">
                    <wp:posOffset>92075</wp:posOffset>
                  </wp:positionV>
                  <wp:extent cx="2724150" cy="2111375"/>
                  <wp:effectExtent l="76200" t="76200" r="133350" b="136525"/>
                  <wp:wrapTight wrapText="bothSides">
                    <wp:wrapPolygon edited="0">
                      <wp:start x="-302" y="-780"/>
                      <wp:lineTo x="-604" y="-585"/>
                      <wp:lineTo x="-604" y="22022"/>
                      <wp:lineTo x="-302" y="22802"/>
                      <wp:lineTo x="22204" y="22802"/>
                      <wp:lineTo x="22506" y="21438"/>
                      <wp:lineTo x="22506" y="2534"/>
                      <wp:lineTo x="22204" y="-390"/>
                      <wp:lineTo x="22204" y="-780"/>
                      <wp:lineTo x="-302" y="-780"/>
                    </wp:wrapPolygon>
                  </wp:wrapTight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349" b="13761"/>
                          <a:stretch/>
                        </pic:blipFill>
                        <pic:spPr bwMode="auto">
                          <a:xfrm>
                            <a:off x="0" y="0"/>
                            <a:ext cx="2724150" cy="211137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A7BEF" w:rsidRPr="00DD41EE">
              <w:rPr>
                <w:rFonts w:ascii="Rockwell Nova Light" w:hAnsi="Rockwell Nova Light"/>
                <w:sz w:val="32"/>
                <w:szCs w:val="32"/>
              </w:rPr>
              <w:t>Monstera deliciosa</w:t>
            </w:r>
            <w:r w:rsidR="00CA7BEF" w:rsidRPr="00DD41EE">
              <w:rPr>
                <w:rFonts w:ascii="Rockwell Nova Light" w:hAnsi="Rockwell Nova Light"/>
                <w:sz w:val="32"/>
                <w:szCs w:val="32"/>
              </w:rPr>
              <w:t xml:space="preserve"> plate</w:t>
            </w:r>
          </w:p>
          <w:p w14:paraId="7EA783A8" w14:textId="4AC8039D" w:rsidR="005307F5" w:rsidRPr="00DD41EE" w:rsidRDefault="005307F5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DD41EE">
              <w:rPr>
                <w:rFonts w:ascii="Rockwell Nova Light" w:hAnsi="Rockwell Nova Light"/>
                <w:sz w:val="22"/>
                <w:szCs w:val="22"/>
              </w:rPr>
              <w:t>Medium</w:t>
            </w:r>
          </w:p>
          <w:p w14:paraId="479B107F" w14:textId="6FF49D5B" w:rsidR="00E651D0" w:rsidRPr="008F30B9" w:rsidRDefault="00E651D0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</w:pPr>
            <w:r w:rsidRPr="008F30B9"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  <w:t>17 × 13 × 0.5 cm</w:t>
            </w:r>
          </w:p>
          <w:p w14:paraId="00D5D568" w14:textId="50859B91" w:rsidR="00D32E02" w:rsidRPr="00F504B0" w:rsidRDefault="00D32E02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0"/>
                <w:szCs w:val="20"/>
              </w:rPr>
            </w:pPr>
            <w:r w:rsidRPr="00F504B0">
              <w:rPr>
                <w:rFonts w:ascii="Rockwell Nova Light" w:hAnsi="Rockwell Nova Light"/>
                <w:sz w:val="20"/>
                <w:szCs w:val="20"/>
              </w:rPr>
              <w:t>-LE128-</w:t>
            </w:r>
          </w:p>
          <w:p w14:paraId="214FBF4F" w14:textId="0057704E" w:rsidR="00E3712A" w:rsidRPr="00F504B0" w:rsidRDefault="00B94B4C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8"/>
                <w:szCs w:val="28"/>
              </w:rPr>
            </w:pPr>
            <w:r w:rsidRPr="00F504B0">
              <w:rPr>
                <w:rFonts w:ascii="Rockwell Nova Light" w:hAnsi="Rockwell Nova Light"/>
                <w:sz w:val="28"/>
                <w:szCs w:val="28"/>
              </w:rPr>
              <w:t>R</w:t>
            </w:r>
            <w:r w:rsidR="00A60C64" w:rsidRPr="00F504B0">
              <w:rPr>
                <w:rFonts w:ascii="Rockwell Nova Light" w:hAnsi="Rockwell Nova Light"/>
                <w:sz w:val="28"/>
                <w:szCs w:val="28"/>
              </w:rPr>
              <w:t>220</w:t>
            </w:r>
          </w:p>
          <w:p w14:paraId="2D15DFBD" w14:textId="4D47D4BB" w:rsidR="008D48D2" w:rsidRPr="00E55C54" w:rsidRDefault="00E904C0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3"/>
                <w:szCs w:val="23"/>
              </w:rPr>
            </w:pPr>
            <w:r w:rsidRPr="00E55C54">
              <w:rPr>
                <w:rFonts w:ascii="Rockwell Nova Light" w:hAnsi="Rockwell Nova Light"/>
                <w:sz w:val="23"/>
                <w:szCs w:val="23"/>
              </w:rPr>
              <w:t>Available in black/ green</w:t>
            </w:r>
          </w:p>
          <w:p w14:paraId="2E75E5DB" w14:textId="55887605" w:rsidR="005307F5" w:rsidRDefault="005307F5" w:rsidP="00F23709">
            <w:pPr>
              <w:tabs>
                <w:tab w:val="left" w:pos="910"/>
              </w:tabs>
              <w:jc w:val="center"/>
            </w:pPr>
          </w:p>
        </w:tc>
      </w:tr>
    </w:tbl>
    <w:p w14:paraId="1A706106" w14:textId="188DFF80" w:rsidR="00543469" w:rsidRDefault="00543469" w:rsidP="0035625B">
      <w:pPr>
        <w:tabs>
          <w:tab w:val="left" w:pos="910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F34660" w14:paraId="122A4508" w14:textId="77777777" w:rsidTr="00F23709">
        <w:trPr>
          <w:trHeight w:val="9798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4E202E63" w14:textId="0A6AD440" w:rsidR="00F34660" w:rsidRDefault="00F34660" w:rsidP="006670F3">
            <w:pPr>
              <w:tabs>
                <w:tab w:val="left" w:pos="910"/>
                <w:tab w:val="left" w:pos="6823"/>
              </w:tabs>
              <w:jc w:val="center"/>
            </w:pPr>
          </w:p>
          <w:p w14:paraId="7ADEA7F9" w14:textId="3F5D46B5" w:rsidR="0080668E" w:rsidRDefault="0092735B" w:rsidP="006670F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6176" behindDoc="1" locked="0" layoutInCell="1" allowOverlap="1" wp14:anchorId="7F0207D6" wp14:editId="190287F2">
                  <wp:simplePos x="0" y="0"/>
                  <wp:positionH relativeFrom="column">
                    <wp:posOffset>78740</wp:posOffset>
                  </wp:positionH>
                  <wp:positionV relativeFrom="paragraph">
                    <wp:posOffset>126365</wp:posOffset>
                  </wp:positionV>
                  <wp:extent cx="3279775" cy="2468245"/>
                  <wp:effectExtent l="76200" t="76200" r="130175" b="141605"/>
                  <wp:wrapTight wrapText="bothSides">
                    <wp:wrapPolygon edited="0">
                      <wp:start x="-251" y="-667"/>
                      <wp:lineTo x="-502" y="-500"/>
                      <wp:lineTo x="-502" y="22006"/>
                      <wp:lineTo x="-251" y="22672"/>
                      <wp:lineTo x="22081" y="22672"/>
                      <wp:lineTo x="22332" y="21005"/>
                      <wp:lineTo x="22332" y="2167"/>
                      <wp:lineTo x="22081" y="-333"/>
                      <wp:lineTo x="22081" y="-667"/>
                      <wp:lineTo x="-251" y="-667"/>
                    </wp:wrapPolygon>
                  </wp:wrapTight>
                  <wp:docPr id="38" name="Picture 38" descr="A black and white game controller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 descr="A black and white game controller&#10;&#10;Description automatically generated with low confidence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835" b="11191"/>
                          <a:stretch/>
                        </pic:blipFill>
                        <pic:spPr bwMode="auto">
                          <a:xfrm>
                            <a:off x="0" y="0"/>
                            <a:ext cx="3279775" cy="24682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3BA7E8F" w14:textId="2F583382" w:rsidR="0080668E" w:rsidRDefault="0080668E" w:rsidP="006670F3">
            <w:pPr>
              <w:jc w:val="center"/>
            </w:pPr>
          </w:p>
          <w:p w14:paraId="0DEED54A" w14:textId="2D2EB780" w:rsidR="0080668E" w:rsidRPr="00DC2BDB" w:rsidRDefault="0080668E" w:rsidP="006670F3">
            <w:pPr>
              <w:jc w:val="center"/>
              <w:rPr>
                <w:sz w:val="32"/>
                <w:szCs w:val="32"/>
              </w:rPr>
            </w:pPr>
          </w:p>
          <w:p w14:paraId="409A56F6" w14:textId="271DE363" w:rsidR="0080668E" w:rsidRPr="0081280C" w:rsidRDefault="0080668E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sz w:val="32"/>
                <w:szCs w:val="32"/>
              </w:rPr>
            </w:pPr>
            <w:r w:rsidRPr="0081280C">
              <w:rPr>
                <w:rFonts w:ascii="Rockwell Nova Light" w:hAnsi="Rockwell Nova Light"/>
                <w:sz w:val="32"/>
                <w:szCs w:val="32"/>
              </w:rPr>
              <w:t>Monstera deliciosa plat</w:t>
            </w:r>
            <w:r w:rsidR="00D753DB" w:rsidRPr="0081280C">
              <w:rPr>
                <w:rFonts w:ascii="Rockwell Nova Light" w:hAnsi="Rockwell Nova Light"/>
                <w:sz w:val="32"/>
                <w:szCs w:val="32"/>
              </w:rPr>
              <w:t>ter</w:t>
            </w:r>
          </w:p>
          <w:p w14:paraId="642E47C3" w14:textId="1CFA63F9" w:rsidR="0080668E" w:rsidRPr="0081280C" w:rsidRDefault="0080668E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81280C">
              <w:rPr>
                <w:rFonts w:ascii="Rockwell Nova Light" w:hAnsi="Rockwell Nova Light"/>
                <w:sz w:val="22"/>
                <w:szCs w:val="22"/>
              </w:rPr>
              <w:t>Large</w:t>
            </w:r>
          </w:p>
          <w:p w14:paraId="1C0131A8" w14:textId="5A568832" w:rsidR="00063122" w:rsidRPr="0081280C" w:rsidRDefault="00CB2429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</w:pPr>
            <w:r w:rsidRPr="0081280C"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  <w:t>28 × 25 × 0.5 cm</w:t>
            </w:r>
          </w:p>
          <w:p w14:paraId="7804C601" w14:textId="70690BE9" w:rsidR="00CB2429" w:rsidRPr="0081280C" w:rsidRDefault="008E3749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</w:pPr>
            <w:r w:rsidRPr="0081280C"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  <w:t>-LE129-</w:t>
            </w:r>
          </w:p>
          <w:p w14:paraId="7B5DC70C" w14:textId="57ED03DE" w:rsidR="006670F3" w:rsidRPr="0081280C" w:rsidRDefault="006670F3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</w:pPr>
            <w:r w:rsidRPr="0081280C"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  <w:t>R290</w:t>
            </w:r>
          </w:p>
          <w:p w14:paraId="4FD740A3" w14:textId="65375A5C" w:rsidR="008E3749" w:rsidRPr="004222BD" w:rsidRDefault="004222BD" w:rsidP="00862690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noProof/>
                <w:sz w:val="23"/>
                <w:szCs w:val="23"/>
              </w:rPr>
            </w:pPr>
            <w:r w:rsidRPr="004222BD">
              <w:rPr>
                <w:rFonts w:ascii="Rockwell Nova Light" w:hAnsi="Rockwell Nova Light"/>
                <w:noProof/>
                <w:sz w:val="23"/>
                <w:szCs w:val="23"/>
              </w:rPr>
              <w:t>Available in black/green</w:t>
            </w:r>
          </w:p>
          <w:p w14:paraId="3F2EF9E1" w14:textId="77777777" w:rsidR="00D87D3C" w:rsidRPr="00D87D3C" w:rsidRDefault="00D87D3C" w:rsidP="00D87D3C"/>
          <w:p w14:paraId="74D452BD" w14:textId="77777777" w:rsidR="00D87D3C" w:rsidRPr="00D87D3C" w:rsidRDefault="00D87D3C" w:rsidP="00D87D3C"/>
          <w:p w14:paraId="411D242D" w14:textId="3EE7D184" w:rsidR="00D87D3C" w:rsidRDefault="00D87D3C" w:rsidP="00D87D3C">
            <w:pPr>
              <w:rPr>
                <w:noProof/>
              </w:rPr>
            </w:pPr>
          </w:p>
          <w:p w14:paraId="5B7F04DB" w14:textId="681237EB" w:rsidR="00D87D3C" w:rsidRDefault="00D87D3C" w:rsidP="00D87D3C">
            <w:pPr>
              <w:rPr>
                <w:noProof/>
              </w:rPr>
            </w:pPr>
          </w:p>
          <w:p w14:paraId="5BCEB1B3" w14:textId="2DB15CBF" w:rsidR="00D87D3C" w:rsidRDefault="00D87D3C" w:rsidP="00D87D3C">
            <w:pPr>
              <w:rPr>
                <w:noProof/>
              </w:rPr>
            </w:pPr>
          </w:p>
          <w:p w14:paraId="1912AB74" w14:textId="1BD7D9EB" w:rsidR="00D87D3C" w:rsidRDefault="009E66DC" w:rsidP="00D87D3C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827200" behindDoc="0" locked="0" layoutInCell="1" allowOverlap="1" wp14:anchorId="7A74F0B1" wp14:editId="5CBC8BD0">
                  <wp:simplePos x="0" y="0"/>
                  <wp:positionH relativeFrom="column">
                    <wp:posOffset>169545</wp:posOffset>
                  </wp:positionH>
                  <wp:positionV relativeFrom="paragraph">
                    <wp:posOffset>103407</wp:posOffset>
                  </wp:positionV>
                  <wp:extent cx="3090545" cy="2980690"/>
                  <wp:effectExtent l="152400" t="152400" r="224155" b="219710"/>
                  <wp:wrapNone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545" cy="2980690"/>
                          </a:xfrm>
                          <a:prstGeom prst="rect">
                            <a:avLst/>
                          </a:prstGeom>
                          <a:ln w="127000" cap="sq">
                            <a:solidFill>
                              <a:srgbClr val="000000"/>
                            </a:solidFill>
                            <a:miter lim="800000"/>
                          </a:ln>
                          <a:effectLst>
                            <a:outerShdw blurRad="57150" dist="50800" dir="27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828224" behindDoc="0" locked="0" layoutInCell="1" allowOverlap="1" wp14:anchorId="1489EC92" wp14:editId="42CFD4E7">
                  <wp:simplePos x="0" y="0"/>
                  <wp:positionH relativeFrom="column">
                    <wp:posOffset>3422015</wp:posOffset>
                  </wp:positionH>
                  <wp:positionV relativeFrom="paragraph">
                    <wp:posOffset>24863</wp:posOffset>
                  </wp:positionV>
                  <wp:extent cx="3399155" cy="3151505"/>
                  <wp:effectExtent l="76200" t="76200" r="125095" b="125095"/>
                  <wp:wrapNone/>
                  <wp:docPr id="46" name="Picture 46" descr="A black video game controll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 descr="A black video game controller&#10;&#10;Description automatically generated with medium confidence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59" b="3990"/>
                          <a:stretch/>
                        </pic:blipFill>
                        <pic:spPr bwMode="auto">
                          <a:xfrm>
                            <a:off x="0" y="0"/>
                            <a:ext cx="3399155" cy="315150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9836E47" w14:textId="672B9779" w:rsidR="00D87D3C" w:rsidRPr="00D87D3C" w:rsidRDefault="00D87D3C" w:rsidP="00D87D3C">
            <w:pPr>
              <w:tabs>
                <w:tab w:val="left" w:pos="1234"/>
              </w:tabs>
            </w:pPr>
            <w:r>
              <w:tab/>
            </w:r>
          </w:p>
        </w:tc>
      </w:tr>
    </w:tbl>
    <w:p w14:paraId="2E0B97E1" w14:textId="6F796671" w:rsidR="00011465" w:rsidRDefault="00011465" w:rsidP="0035625B">
      <w:pPr>
        <w:tabs>
          <w:tab w:val="left" w:pos="910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5168C1" w14:paraId="0310D1FF" w14:textId="77777777" w:rsidTr="009A6A64">
        <w:trPr>
          <w:trHeight w:val="5199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1075EAA4" w14:textId="74F78B5C" w:rsidR="005168C1" w:rsidRPr="00F31545" w:rsidRDefault="00723120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 w:cs="Arial"/>
                <w:color w:val="4D5156"/>
                <w:sz w:val="32"/>
                <w:szCs w:val="32"/>
                <w:shd w:val="clear" w:color="auto" w:fill="FFFFFF"/>
              </w:rPr>
            </w:pPr>
            <w:r>
              <w:rPr>
                <w:rFonts w:ascii="Rockwell Nova Light" w:hAnsi="Rockwell Nova Light"/>
                <w:noProof/>
                <w:color w:val="686868"/>
                <w:sz w:val="28"/>
                <w:szCs w:val="28"/>
                <w:shd w:val="clear" w:color="auto" w:fill="FFFFFF"/>
              </w:rPr>
              <w:drawing>
                <wp:anchor distT="0" distB="0" distL="114300" distR="114300" simplePos="0" relativeHeight="251830272" behindDoc="1" locked="0" layoutInCell="1" allowOverlap="1" wp14:anchorId="6A56A761" wp14:editId="5DEEDD40">
                  <wp:simplePos x="0" y="0"/>
                  <wp:positionH relativeFrom="column">
                    <wp:posOffset>3890645</wp:posOffset>
                  </wp:positionH>
                  <wp:positionV relativeFrom="paragraph">
                    <wp:posOffset>76300</wp:posOffset>
                  </wp:positionV>
                  <wp:extent cx="2898648" cy="1618488"/>
                  <wp:effectExtent l="76200" t="76200" r="130810" b="134620"/>
                  <wp:wrapTight wrapText="bothSides">
                    <wp:wrapPolygon edited="0">
                      <wp:start x="-284" y="-1017"/>
                      <wp:lineTo x="-568" y="-763"/>
                      <wp:lineTo x="-568" y="22126"/>
                      <wp:lineTo x="-284" y="23143"/>
                      <wp:lineTo x="22149" y="23143"/>
                      <wp:lineTo x="22433" y="19837"/>
                      <wp:lineTo x="22433" y="3306"/>
                      <wp:lineTo x="22149" y="-509"/>
                      <wp:lineTo x="22149" y="-1017"/>
                      <wp:lineTo x="-284" y="-1017"/>
                    </wp:wrapPolygon>
                  </wp:wrapTight>
                  <wp:docPr id="49" name="Picture 49" descr="A picture containing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 descr="A picture containing vegetable&#10;&#10;Description automatically generated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2" r="2745"/>
                          <a:stretch/>
                        </pic:blipFill>
                        <pic:spPr bwMode="auto">
                          <a:xfrm>
                            <a:off x="0" y="0"/>
                            <a:ext cx="2898648" cy="1618488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F7D05">
              <w:rPr>
                <w:rFonts w:ascii="Rockwell Nova Light" w:hAnsi="Rockwell Nova Light"/>
                <w:noProof/>
                <w:color w:val="686868"/>
                <w:sz w:val="28"/>
                <w:szCs w:val="28"/>
                <w:shd w:val="clear" w:color="auto" w:fill="FFFFFF"/>
              </w:rPr>
              <w:drawing>
                <wp:anchor distT="0" distB="0" distL="114300" distR="114300" simplePos="0" relativeHeight="251829248" behindDoc="1" locked="0" layoutInCell="1" allowOverlap="1" wp14:anchorId="1548995A" wp14:editId="2FAABAB1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76200</wp:posOffset>
                  </wp:positionV>
                  <wp:extent cx="2743200" cy="1618488"/>
                  <wp:effectExtent l="76200" t="76200" r="133350" b="134620"/>
                  <wp:wrapTight wrapText="bothSides">
                    <wp:wrapPolygon edited="0">
                      <wp:start x="-300" y="-1017"/>
                      <wp:lineTo x="-600" y="-763"/>
                      <wp:lineTo x="-600" y="22126"/>
                      <wp:lineTo x="-300" y="23143"/>
                      <wp:lineTo x="22200" y="23143"/>
                      <wp:lineTo x="22500" y="19837"/>
                      <wp:lineTo x="22500" y="3306"/>
                      <wp:lineTo x="22200" y="-509"/>
                      <wp:lineTo x="22200" y="-1017"/>
                      <wp:lineTo x="-300" y="-1017"/>
                    </wp:wrapPolygon>
                  </wp:wrapTight>
                  <wp:docPr id="47" name="Picture 47" descr="A picture containing shoes,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 descr="A picture containing shoes, footwear&#10;&#10;Description automatically generated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1" r="3201" b="10890"/>
                          <a:stretch/>
                        </pic:blipFill>
                        <pic:spPr bwMode="auto">
                          <a:xfrm>
                            <a:off x="0" y="0"/>
                            <a:ext cx="2743200" cy="1618488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7049D" w:rsidRPr="00F31545">
              <w:rPr>
                <w:rFonts w:ascii="Rockwell Nova Light" w:hAnsi="Rockwell Nova Light" w:cs="Arial"/>
                <w:color w:val="4D5156"/>
                <w:sz w:val="32"/>
                <w:szCs w:val="32"/>
                <w:shd w:val="clear" w:color="auto" w:fill="FFFFFF"/>
              </w:rPr>
              <w:t>Strelitzia</w:t>
            </w:r>
            <w:r w:rsidR="0037049D" w:rsidRPr="00F31545">
              <w:rPr>
                <w:rFonts w:ascii="Rockwell Nova Light" w:hAnsi="Rockwell Nova Light" w:cs="Arial"/>
                <w:color w:val="4D5156"/>
                <w:sz w:val="32"/>
                <w:szCs w:val="32"/>
                <w:shd w:val="clear" w:color="auto" w:fill="FFFFFF"/>
              </w:rPr>
              <w:t xml:space="preserve"> </w:t>
            </w:r>
            <w:r w:rsidR="00611643" w:rsidRPr="00F31545">
              <w:rPr>
                <w:rFonts w:ascii="Rockwell Nova Light" w:hAnsi="Rockwell Nova Light" w:cs="Arial"/>
                <w:color w:val="4D5156"/>
                <w:sz w:val="32"/>
                <w:szCs w:val="32"/>
                <w:shd w:val="clear" w:color="auto" w:fill="FFFFFF"/>
              </w:rPr>
              <w:t>leaf soap holder</w:t>
            </w:r>
          </w:p>
          <w:p w14:paraId="4A134231" w14:textId="57CBD8C2" w:rsidR="00611643" w:rsidRPr="00F31545" w:rsidRDefault="009E66DC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F31545">
              <w:rPr>
                <w:rFonts w:ascii="Rockwell Nova Light" w:hAnsi="Rockwell Nova Light"/>
                <w:sz w:val="22"/>
                <w:szCs w:val="22"/>
              </w:rPr>
              <w:t>Medium</w:t>
            </w:r>
          </w:p>
          <w:p w14:paraId="53B9765A" w14:textId="1D8F25B6" w:rsidR="009E66DC" w:rsidRPr="00F31545" w:rsidRDefault="009E66DC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</w:pPr>
            <w:r w:rsidRPr="00F31545"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  <w:t>19 × 11 × 0.5 cm</w:t>
            </w:r>
          </w:p>
          <w:p w14:paraId="24287B4F" w14:textId="40A3FE38" w:rsidR="00D132CE" w:rsidRPr="00F31545" w:rsidRDefault="00D132CE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</w:pPr>
            <w:r w:rsidRPr="00F31545"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  <w:t>-LE</w:t>
            </w:r>
            <w:r w:rsidR="001B3D46" w:rsidRPr="00F31545"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  <w:t>130-</w:t>
            </w:r>
          </w:p>
          <w:p w14:paraId="7140BDC8" w14:textId="7CDBF01F" w:rsidR="001B3D46" w:rsidRPr="00F31545" w:rsidRDefault="001B3D46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</w:pPr>
            <w:r w:rsidRPr="00F31545"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  <w:t>R16</w:t>
            </w:r>
            <w:r w:rsidR="008C07E4" w:rsidRPr="00F31545"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  <w:t>0</w:t>
            </w:r>
          </w:p>
          <w:p w14:paraId="709E46D8" w14:textId="14E0D87B" w:rsidR="009E66DC" w:rsidRPr="004222BD" w:rsidRDefault="004222BD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3"/>
                <w:szCs w:val="23"/>
              </w:rPr>
            </w:pPr>
            <w:r>
              <w:rPr>
                <w:rFonts w:ascii="Rockwell Nova Light" w:hAnsi="Rockwell Nova Light"/>
                <w:sz w:val="23"/>
                <w:szCs w:val="23"/>
              </w:rPr>
              <w:t>Available in black/green</w:t>
            </w:r>
          </w:p>
        </w:tc>
      </w:tr>
    </w:tbl>
    <w:p w14:paraId="1F5BF709" w14:textId="77777777" w:rsidR="005168C1" w:rsidRPr="0035625B" w:rsidRDefault="005168C1" w:rsidP="0035625B">
      <w:pPr>
        <w:tabs>
          <w:tab w:val="left" w:pos="910"/>
        </w:tabs>
      </w:pPr>
    </w:p>
    <w:sectPr w:rsidR="005168C1" w:rsidRPr="0035625B" w:rsidSect="00135FD4">
      <w:headerReference w:type="default" r:id="rId37"/>
      <w:footerReference w:type="even" r:id="rId38"/>
      <w:footerReference w:type="default" r:id="rId39"/>
      <w:pgSz w:w="12240" w:h="15840"/>
      <w:pgMar w:top="-29" w:right="562" w:bottom="806" w:left="562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3EF246" w14:textId="77777777" w:rsidR="00736F74" w:rsidRDefault="00736F74" w:rsidP="00B05AA1">
      <w:pPr>
        <w:spacing w:line="240" w:lineRule="auto"/>
      </w:pPr>
      <w:r>
        <w:separator/>
      </w:r>
    </w:p>
  </w:endnote>
  <w:endnote w:type="continuationSeparator" w:id="0">
    <w:p w14:paraId="3CAE8472" w14:textId="77777777" w:rsidR="00736F74" w:rsidRDefault="00736F74" w:rsidP="00B05A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Rockwell Nova Light">
    <w:altName w:val="Rockwell Nova Light"/>
    <w:charset w:val="00"/>
    <w:family w:val="roman"/>
    <w:pitch w:val="variable"/>
    <w:sig w:usb0="80000287" w:usb1="00000002" w:usb2="00000000" w:usb3="00000000" w:csb0="0000009F" w:csb1="00000000"/>
  </w:font>
  <w:font w:name="Arabic Typesetting">
    <w:charset w:val="B2"/>
    <w:family w:val="script"/>
    <w:pitch w:val="variable"/>
    <w:sig w:usb0="80002007" w:usb1="80000000" w:usb2="00000008" w:usb3="00000000" w:csb0="000000D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1492922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5F8D787" w14:textId="2434AA27" w:rsidR="00B05AA1" w:rsidRDefault="00B05AA1" w:rsidP="00CE3C7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C2A373" w14:textId="77777777" w:rsidR="00B05AA1" w:rsidRDefault="00B05AA1" w:rsidP="00B05AA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907805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411803E" w14:textId="51B02AC1" w:rsidR="00C91D87" w:rsidRDefault="00C91D87">
        <w:pPr>
          <w:pStyle w:val="Footer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640B44A1" wp14:editId="447A4254">
                  <wp:extent cx="5467350" cy="54610"/>
                  <wp:effectExtent l="9525" t="19050" r="9525" b="12065"/>
                  <wp:docPr id="21" name="Flowchart: Decision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7350" cy="54610"/>
                          </a:xfrm>
                          <a:prstGeom prst="flowChartDecision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2C79CCA1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owchart: Decision 21" o:spid="_x0000_s1026" type="#_x0000_t110" style="width:430.5pt;height: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" fillcolor="black">
                  <w10:anchorlock/>
                </v:shape>
              </w:pict>
            </mc:Fallback>
          </mc:AlternateContent>
        </w:r>
      </w:p>
      <w:p w14:paraId="7E719273" w14:textId="7C7C9013" w:rsidR="00C91D87" w:rsidRDefault="00C91D87">
        <w:pPr>
          <w:pStyle w:val="Footer"/>
          <w:jc w:val="center"/>
        </w:pPr>
        <w:r>
          <w:fldChar w:fldCharType="begin"/>
        </w:r>
        <w:r>
          <w:instrText xml:space="preserve"> PAGE 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F16A705" w14:textId="22FEC0CF" w:rsidR="00B05AA1" w:rsidRDefault="00B05AA1" w:rsidP="00B05AA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469590" w14:textId="77777777" w:rsidR="00736F74" w:rsidRDefault="00736F74" w:rsidP="00B05AA1">
      <w:pPr>
        <w:spacing w:line="240" w:lineRule="auto"/>
      </w:pPr>
      <w:r>
        <w:separator/>
      </w:r>
    </w:p>
  </w:footnote>
  <w:footnote w:type="continuationSeparator" w:id="0">
    <w:p w14:paraId="1B4A226B" w14:textId="77777777" w:rsidR="00736F74" w:rsidRDefault="00736F74" w:rsidP="00B05AA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F9AC9" w14:textId="2BBC80D9" w:rsidR="00B05AA1" w:rsidRDefault="00B05AA1" w:rsidP="00380730">
    <w:pPr>
      <w:pStyle w:val="Header"/>
      <w:tabs>
        <w:tab w:val="center" w:pos="11070"/>
      </w:tabs>
      <w:ind w:right="-22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D54DA4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D9C6C6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058674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630D3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6C6A1B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95E721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506D56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81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27A6B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3CE56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B403B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E5A2B9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64720D9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 w15:restartNumberingAfterBreak="0">
    <w:nsid w:val="672E172A"/>
    <w:multiLevelType w:val="multilevel"/>
    <w:tmpl w:val="06707A1E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11"/>
  </w:num>
  <w:num w:numId="2">
    <w:abstractNumId w:val="10"/>
  </w:num>
  <w:num w:numId="3">
    <w:abstractNumId w:val="13"/>
  </w:num>
  <w:num w:numId="4">
    <w:abstractNumId w:val="12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9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6C04"/>
    <w:rsid w:val="000005E5"/>
    <w:rsid w:val="00005C20"/>
    <w:rsid w:val="00006EA7"/>
    <w:rsid w:val="00011465"/>
    <w:rsid w:val="00013938"/>
    <w:rsid w:val="000302B9"/>
    <w:rsid w:val="0003318E"/>
    <w:rsid w:val="00036CAA"/>
    <w:rsid w:val="0004285B"/>
    <w:rsid w:val="00042D54"/>
    <w:rsid w:val="000610E1"/>
    <w:rsid w:val="00063122"/>
    <w:rsid w:val="000751DC"/>
    <w:rsid w:val="00082AE7"/>
    <w:rsid w:val="00087FC8"/>
    <w:rsid w:val="0009116F"/>
    <w:rsid w:val="000A3354"/>
    <w:rsid w:val="000A6FC1"/>
    <w:rsid w:val="000B078C"/>
    <w:rsid w:val="000B08A1"/>
    <w:rsid w:val="000B5BC6"/>
    <w:rsid w:val="000C2D5D"/>
    <w:rsid w:val="000C4404"/>
    <w:rsid w:val="000D3614"/>
    <w:rsid w:val="000E2112"/>
    <w:rsid w:val="000E6785"/>
    <w:rsid w:val="000F13FB"/>
    <w:rsid w:val="00102C51"/>
    <w:rsid w:val="00105640"/>
    <w:rsid w:val="0010734B"/>
    <w:rsid w:val="001101F1"/>
    <w:rsid w:val="00115164"/>
    <w:rsid w:val="00122816"/>
    <w:rsid w:val="00124B0E"/>
    <w:rsid w:val="001313AB"/>
    <w:rsid w:val="00133C4E"/>
    <w:rsid w:val="00134B37"/>
    <w:rsid w:val="00135FD4"/>
    <w:rsid w:val="00137949"/>
    <w:rsid w:val="0014339B"/>
    <w:rsid w:val="00143F40"/>
    <w:rsid w:val="001508E5"/>
    <w:rsid w:val="00162682"/>
    <w:rsid w:val="00172336"/>
    <w:rsid w:val="00177170"/>
    <w:rsid w:val="00180A76"/>
    <w:rsid w:val="00185B9F"/>
    <w:rsid w:val="001872F7"/>
    <w:rsid w:val="00192A31"/>
    <w:rsid w:val="001B3D46"/>
    <w:rsid w:val="001B6ED2"/>
    <w:rsid w:val="001C02F3"/>
    <w:rsid w:val="001C7EDC"/>
    <w:rsid w:val="001D385E"/>
    <w:rsid w:val="001D7FBE"/>
    <w:rsid w:val="001E4002"/>
    <w:rsid w:val="001E799C"/>
    <w:rsid w:val="001F0850"/>
    <w:rsid w:val="001F2578"/>
    <w:rsid w:val="001F30EE"/>
    <w:rsid w:val="001F6484"/>
    <w:rsid w:val="002028FE"/>
    <w:rsid w:val="002149CF"/>
    <w:rsid w:val="00214DDD"/>
    <w:rsid w:val="0021605A"/>
    <w:rsid w:val="00221728"/>
    <w:rsid w:val="00230352"/>
    <w:rsid w:val="00232541"/>
    <w:rsid w:val="00253792"/>
    <w:rsid w:val="00255554"/>
    <w:rsid w:val="00262B06"/>
    <w:rsid w:val="00262DBD"/>
    <w:rsid w:val="0026305E"/>
    <w:rsid w:val="00265F8E"/>
    <w:rsid w:val="00267F7C"/>
    <w:rsid w:val="0027342F"/>
    <w:rsid w:val="002926A7"/>
    <w:rsid w:val="002C1A23"/>
    <w:rsid w:val="002C21E8"/>
    <w:rsid w:val="002D0A93"/>
    <w:rsid w:val="002D331A"/>
    <w:rsid w:val="002D5341"/>
    <w:rsid w:val="002E27D3"/>
    <w:rsid w:val="002E328A"/>
    <w:rsid w:val="002E6BD8"/>
    <w:rsid w:val="002F14F9"/>
    <w:rsid w:val="002F61B3"/>
    <w:rsid w:val="0030061E"/>
    <w:rsid w:val="003049C5"/>
    <w:rsid w:val="00307677"/>
    <w:rsid w:val="00314958"/>
    <w:rsid w:val="00316ED8"/>
    <w:rsid w:val="00317955"/>
    <w:rsid w:val="003207C8"/>
    <w:rsid w:val="00324F6C"/>
    <w:rsid w:val="00327F66"/>
    <w:rsid w:val="003348A2"/>
    <w:rsid w:val="003360C3"/>
    <w:rsid w:val="0033694E"/>
    <w:rsid w:val="00340C0A"/>
    <w:rsid w:val="0034320E"/>
    <w:rsid w:val="0034628C"/>
    <w:rsid w:val="00346E5D"/>
    <w:rsid w:val="0035625B"/>
    <w:rsid w:val="00363FEE"/>
    <w:rsid w:val="0036477F"/>
    <w:rsid w:val="00367DCE"/>
    <w:rsid w:val="0037049D"/>
    <w:rsid w:val="00380730"/>
    <w:rsid w:val="003A5839"/>
    <w:rsid w:val="003B5E37"/>
    <w:rsid w:val="003C4B9D"/>
    <w:rsid w:val="003D01FE"/>
    <w:rsid w:val="003D2770"/>
    <w:rsid w:val="003F7D05"/>
    <w:rsid w:val="00406B98"/>
    <w:rsid w:val="00413CAF"/>
    <w:rsid w:val="00415330"/>
    <w:rsid w:val="00415C59"/>
    <w:rsid w:val="004222BD"/>
    <w:rsid w:val="00440EBA"/>
    <w:rsid w:val="004412AC"/>
    <w:rsid w:val="00442B3C"/>
    <w:rsid w:val="00443578"/>
    <w:rsid w:val="00446256"/>
    <w:rsid w:val="0044753C"/>
    <w:rsid w:val="004522B7"/>
    <w:rsid w:val="00453CFE"/>
    <w:rsid w:val="00454DB8"/>
    <w:rsid w:val="00474228"/>
    <w:rsid w:val="00481D22"/>
    <w:rsid w:val="00490CD5"/>
    <w:rsid w:val="004976DC"/>
    <w:rsid w:val="004B514D"/>
    <w:rsid w:val="004C1571"/>
    <w:rsid w:val="004C738A"/>
    <w:rsid w:val="004F4FE1"/>
    <w:rsid w:val="005168C1"/>
    <w:rsid w:val="00517161"/>
    <w:rsid w:val="005200F8"/>
    <w:rsid w:val="00525C68"/>
    <w:rsid w:val="00526503"/>
    <w:rsid w:val="00526EE3"/>
    <w:rsid w:val="005307F5"/>
    <w:rsid w:val="005317A2"/>
    <w:rsid w:val="0054140E"/>
    <w:rsid w:val="00543469"/>
    <w:rsid w:val="00545920"/>
    <w:rsid w:val="00547F3E"/>
    <w:rsid w:val="00550C93"/>
    <w:rsid w:val="00551727"/>
    <w:rsid w:val="00554520"/>
    <w:rsid w:val="00554F3D"/>
    <w:rsid w:val="00555A3A"/>
    <w:rsid w:val="00556E4B"/>
    <w:rsid w:val="00562D99"/>
    <w:rsid w:val="00575ED1"/>
    <w:rsid w:val="005902A2"/>
    <w:rsid w:val="005A1514"/>
    <w:rsid w:val="005B034F"/>
    <w:rsid w:val="005B75DE"/>
    <w:rsid w:val="005D2A76"/>
    <w:rsid w:val="005D3FB4"/>
    <w:rsid w:val="005E0DB6"/>
    <w:rsid w:val="005E3FDF"/>
    <w:rsid w:val="005F2B08"/>
    <w:rsid w:val="005F3F4C"/>
    <w:rsid w:val="005F7263"/>
    <w:rsid w:val="00611089"/>
    <w:rsid w:val="00611643"/>
    <w:rsid w:val="00612A34"/>
    <w:rsid w:val="00627DBB"/>
    <w:rsid w:val="006312E8"/>
    <w:rsid w:val="00631F5E"/>
    <w:rsid w:val="00637122"/>
    <w:rsid w:val="00645064"/>
    <w:rsid w:val="00653593"/>
    <w:rsid w:val="00660301"/>
    <w:rsid w:val="00661189"/>
    <w:rsid w:val="006657FB"/>
    <w:rsid w:val="00666ECB"/>
    <w:rsid w:val="006670F3"/>
    <w:rsid w:val="006732EA"/>
    <w:rsid w:val="00674A82"/>
    <w:rsid w:val="006770A3"/>
    <w:rsid w:val="006821E1"/>
    <w:rsid w:val="00683614"/>
    <w:rsid w:val="00684176"/>
    <w:rsid w:val="00685B7F"/>
    <w:rsid w:val="006944AC"/>
    <w:rsid w:val="006A2915"/>
    <w:rsid w:val="006A31A5"/>
    <w:rsid w:val="006B04F8"/>
    <w:rsid w:val="006B54EB"/>
    <w:rsid w:val="006C32D4"/>
    <w:rsid w:val="006C7BCB"/>
    <w:rsid w:val="006D140A"/>
    <w:rsid w:val="006D1617"/>
    <w:rsid w:val="006D3624"/>
    <w:rsid w:val="006D5A8E"/>
    <w:rsid w:val="006D6D28"/>
    <w:rsid w:val="006E2E02"/>
    <w:rsid w:val="006E48EE"/>
    <w:rsid w:val="006F73B0"/>
    <w:rsid w:val="00721CDA"/>
    <w:rsid w:val="00723120"/>
    <w:rsid w:val="00726A45"/>
    <w:rsid w:val="00731D1F"/>
    <w:rsid w:val="00736F74"/>
    <w:rsid w:val="00737A03"/>
    <w:rsid w:val="0074501E"/>
    <w:rsid w:val="00745E00"/>
    <w:rsid w:val="00746C3B"/>
    <w:rsid w:val="007608C8"/>
    <w:rsid w:val="007611CD"/>
    <w:rsid w:val="00762D4D"/>
    <w:rsid w:val="00764DF9"/>
    <w:rsid w:val="00771F3A"/>
    <w:rsid w:val="007739D9"/>
    <w:rsid w:val="0078380E"/>
    <w:rsid w:val="00795888"/>
    <w:rsid w:val="007A1F93"/>
    <w:rsid w:val="007A2EBF"/>
    <w:rsid w:val="007B3A38"/>
    <w:rsid w:val="007C205B"/>
    <w:rsid w:val="007C7D47"/>
    <w:rsid w:val="007E2AD4"/>
    <w:rsid w:val="007E7E7F"/>
    <w:rsid w:val="007F186C"/>
    <w:rsid w:val="007F3B12"/>
    <w:rsid w:val="0080668E"/>
    <w:rsid w:val="0081279C"/>
    <w:rsid w:val="0081280C"/>
    <w:rsid w:val="0081581C"/>
    <w:rsid w:val="008177C2"/>
    <w:rsid w:val="0082355B"/>
    <w:rsid w:val="00832F19"/>
    <w:rsid w:val="00836336"/>
    <w:rsid w:val="008401D6"/>
    <w:rsid w:val="00843A3C"/>
    <w:rsid w:val="00843B9A"/>
    <w:rsid w:val="00854DF9"/>
    <w:rsid w:val="00856C98"/>
    <w:rsid w:val="00862690"/>
    <w:rsid w:val="00876577"/>
    <w:rsid w:val="00890473"/>
    <w:rsid w:val="008A1983"/>
    <w:rsid w:val="008A58FA"/>
    <w:rsid w:val="008B21E6"/>
    <w:rsid w:val="008B6799"/>
    <w:rsid w:val="008C07E4"/>
    <w:rsid w:val="008C1209"/>
    <w:rsid w:val="008C1B68"/>
    <w:rsid w:val="008C4C0C"/>
    <w:rsid w:val="008D0758"/>
    <w:rsid w:val="008D15DA"/>
    <w:rsid w:val="008D48D2"/>
    <w:rsid w:val="008E22F1"/>
    <w:rsid w:val="008E3749"/>
    <w:rsid w:val="008E6401"/>
    <w:rsid w:val="008E6E85"/>
    <w:rsid w:val="008F30B9"/>
    <w:rsid w:val="008F6494"/>
    <w:rsid w:val="0090603B"/>
    <w:rsid w:val="00906214"/>
    <w:rsid w:val="0090635A"/>
    <w:rsid w:val="009074B1"/>
    <w:rsid w:val="009135A4"/>
    <w:rsid w:val="009144E7"/>
    <w:rsid w:val="009205EE"/>
    <w:rsid w:val="00923666"/>
    <w:rsid w:val="009261E1"/>
    <w:rsid w:val="0092735B"/>
    <w:rsid w:val="009300FC"/>
    <w:rsid w:val="009409B9"/>
    <w:rsid w:val="00942C4F"/>
    <w:rsid w:val="00952E5C"/>
    <w:rsid w:val="009850D1"/>
    <w:rsid w:val="009861F3"/>
    <w:rsid w:val="009925A8"/>
    <w:rsid w:val="00995B0C"/>
    <w:rsid w:val="009A564B"/>
    <w:rsid w:val="009A6A64"/>
    <w:rsid w:val="009A7E8A"/>
    <w:rsid w:val="009B0DDB"/>
    <w:rsid w:val="009C01A9"/>
    <w:rsid w:val="009D552A"/>
    <w:rsid w:val="009D707E"/>
    <w:rsid w:val="009E5780"/>
    <w:rsid w:val="009E66DC"/>
    <w:rsid w:val="009F187A"/>
    <w:rsid w:val="00A02775"/>
    <w:rsid w:val="00A064FA"/>
    <w:rsid w:val="00A122D9"/>
    <w:rsid w:val="00A125CC"/>
    <w:rsid w:val="00A22590"/>
    <w:rsid w:val="00A23C20"/>
    <w:rsid w:val="00A273F8"/>
    <w:rsid w:val="00A3721E"/>
    <w:rsid w:val="00A4749D"/>
    <w:rsid w:val="00A53BDA"/>
    <w:rsid w:val="00A60C64"/>
    <w:rsid w:val="00A637A5"/>
    <w:rsid w:val="00A727DB"/>
    <w:rsid w:val="00A76E1A"/>
    <w:rsid w:val="00A82CDB"/>
    <w:rsid w:val="00A848A5"/>
    <w:rsid w:val="00A8604F"/>
    <w:rsid w:val="00A97D3C"/>
    <w:rsid w:val="00AA05C9"/>
    <w:rsid w:val="00AB6B52"/>
    <w:rsid w:val="00AB6E70"/>
    <w:rsid w:val="00AC66AD"/>
    <w:rsid w:val="00AC6848"/>
    <w:rsid w:val="00AD55A2"/>
    <w:rsid w:val="00AE0792"/>
    <w:rsid w:val="00AE11E4"/>
    <w:rsid w:val="00AE68FC"/>
    <w:rsid w:val="00AF4142"/>
    <w:rsid w:val="00AF4782"/>
    <w:rsid w:val="00AF63FA"/>
    <w:rsid w:val="00B05AA1"/>
    <w:rsid w:val="00B05FBD"/>
    <w:rsid w:val="00B20914"/>
    <w:rsid w:val="00B21EE0"/>
    <w:rsid w:val="00B23E86"/>
    <w:rsid w:val="00B26463"/>
    <w:rsid w:val="00B43310"/>
    <w:rsid w:val="00B70731"/>
    <w:rsid w:val="00B74307"/>
    <w:rsid w:val="00B81B66"/>
    <w:rsid w:val="00B92994"/>
    <w:rsid w:val="00B94B4C"/>
    <w:rsid w:val="00B97222"/>
    <w:rsid w:val="00BA40F7"/>
    <w:rsid w:val="00BB4DF9"/>
    <w:rsid w:val="00BB5720"/>
    <w:rsid w:val="00BE06BC"/>
    <w:rsid w:val="00BE5EB4"/>
    <w:rsid w:val="00BF0986"/>
    <w:rsid w:val="00BF76D6"/>
    <w:rsid w:val="00C04D2F"/>
    <w:rsid w:val="00C10ECA"/>
    <w:rsid w:val="00C16034"/>
    <w:rsid w:val="00C234F1"/>
    <w:rsid w:val="00C25129"/>
    <w:rsid w:val="00C30B3F"/>
    <w:rsid w:val="00C37C41"/>
    <w:rsid w:val="00C422A9"/>
    <w:rsid w:val="00C436B3"/>
    <w:rsid w:val="00C508AE"/>
    <w:rsid w:val="00C510D2"/>
    <w:rsid w:val="00C510E8"/>
    <w:rsid w:val="00C51210"/>
    <w:rsid w:val="00C54224"/>
    <w:rsid w:val="00C60A78"/>
    <w:rsid w:val="00C61839"/>
    <w:rsid w:val="00C70104"/>
    <w:rsid w:val="00C726FD"/>
    <w:rsid w:val="00C8050B"/>
    <w:rsid w:val="00C80C19"/>
    <w:rsid w:val="00C83570"/>
    <w:rsid w:val="00C91D87"/>
    <w:rsid w:val="00CA4023"/>
    <w:rsid w:val="00CA7BEF"/>
    <w:rsid w:val="00CB1DC8"/>
    <w:rsid w:val="00CB2429"/>
    <w:rsid w:val="00CC40F1"/>
    <w:rsid w:val="00CC6144"/>
    <w:rsid w:val="00CD59A5"/>
    <w:rsid w:val="00CD64F1"/>
    <w:rsid w:val="00CE37A3"/>
    <w:rsid w:val="00CE47E7"/>
    <w:rsid w:val="00D12BEB"/>
    <w:rsid w:val="00D132CE"/>
    <w:rsid w:val="00D20F09"/>
    <w:rsid w:val="00D248A1"/>
    <w:rsid w:val="00D32E02"/>
    <w:rsid w:val="00D32F9D"/>
    <w:rsid w:val="00D33BCC"/>
    <w:rsid w:val="00D5669E"/>
    <w:rsid w:val="00D5673D"/>
    <w:rsid w:val="00D753DB"/>
    <w:rsid w:val="00D77AF5"/>
    <w:rsid w:val="00D77EE8"/>
    <w:rsid w:val="00D874C3"/>
    <w:rsid w:val="00D87780"/>
    <w:rsid w:val="00D87D3C"/>
    <w:rsid w:val="00DB190C"/>
    <w:rsid w:val="00DB22EB"/>
    <w:rsid w:val="00DC2BDB"/>
    <w:rsid w:val="00DD41EE"/>
    <w:rsid w:val="00DE7759"/>
    <w:rsid w:val="00E008A5"/>
    <w:rsid w:val="00E04ACA"/>
    <w:rsid w:val="00E04CB6"/>
    <w:rsid w:val="00E055AD"/>
    <w:rsid w:val="00E06A5A"/>
    <w:rsid w:val="00E12412"/>
    <w:rsid w:val="00E2310F"/>
    <w:rsid w:val="00E320E5"/>
    <w:rsid w:val="00E33831"/>
    <w:rsid w:val="00E338C9"/>
    <w:rsid w:val="00E3712A"/>
    <w:rsid w:val="00E42F5C"/>
    <w:rsid w:val="00E53792"/>
    <w:rsid w:val="00E55C54"/>
    <w:rsid w:val="00E57AA0"/>
    <w:rsid w:val="00E651D0"/>
    <w:rsid w:val="00E65243"/>
    <w:rsid w:val="00E71B29"/>
    <w:rsid w:val="00E74048"/>
    <w:rsid w:val="00E7566C"/>
    <w:rsid w:val="00E759C0"/>
    <w:rsid w:val="00E75D99"/>
    <w:rsid w:val="00E904C0"/>
    <w:rsid w:val="00E9148F"/>
    <w:rsid w:val="00E93CB3"/>
    <w:rsid w:val="00E94641"/>
    <w:rsid w:val="00E94710"/>
    <w:rsid w:val="00E94B9F"/>
    <w:rsid w:val="00E95E1B"/>
    <w:rsid w:val="00E964A5"/>
    <w:rsid w:val="00EA1567"/>
    <w:rsid w:val="00EA5311"/>
    <w:rsid w:val="00EB063D"/>
    <w:rsid w:val="00EB5C37"/>
    <w:rsid w:val="00EC1D24"/>
    <w:rsid w:val="00EC7BD9"/>
    <w:rsid w:val="00ED0E0F"/>
    <w:rsid w:val="00ED283A"/>
    <w:rsid w:val="00EE1334"/>
    <w:rsid w:val="00EE3CE5"/>
    <w:rsid w:val="00EF668D"/>
    <w:rsid w:val="00F0123E"/>
    <w:rsid w:val="00F23709"/>
    <w:rsid w:val="00F31545"/>
    <w:rsid w:val="00F34660"/>
    <w:rsid w:val="00F36C69"/>
    <w:rsid w:val="00F46758"/>
    <w:rsid w:val="00F504B0"/>
    <w:rsid w:val="00F679B9"/>
    <w:rsid w:val="00F749A5"/>
    <w:rsid w:val="00F77E0C"/>
    <w:rsid w:val="00FA063D"/>
    <w:rsid w:val="00FA0C20"/>
    <w:rsid w:val="00FB28A4"/>
    <w:rsid w:val="00FB3BC5"/>
    <w:rsid w:val="00FC4494"/>
    <w:rsid w:val="00FD6369"/>
    <w:rsid w:val="00FD6E1B"/>
    <w:rsid w:val="00FE0FDD"/>
    <w:rsid w:val="00FE10DE"/>
    <w:rsid w:val="00FE1CDD"/>
    <w:rsid w:val="00FE7909"/>
    <w:rsid w:val="00FF15F4"/>
    <w:rsid w:val="00FF25E3"/>
    <w:rsid w:val="00FF27D6"/>
    <w:rsid w:val="00FF5627"/>
    <w:rsid w:val="00FF57D9"/>
    <w:rsid w:val="00FF6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9F78FD"/>
  <w15:chartTrackingRefBased/>
  <w15:docId w15:val="{B634A47D-EFE4-F348-B6DF-CD9A0989FA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="Times New Roman"/>
        <w:sz w:val="24"/>
        <w:szCs w:val="24"/>
        <w:lang w:val="en-US" w:eastAsia="en-US" w:bidi="ar-SA"/>
      </w:rPr>
    </w:rPrDefault>
    <w:pPrDefault>
      <w:pPr>
        <w:spacing w:line="48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7E0C"/>
  </w:style>
  <w:style w:type="paragraph" w:styleId="Heading1">
    <w:name w:val="heading 1"/>
    <w:basedOn w:val="Normal"/>
    <w:next w:val="Normal"/>
    <w:link w:val="Heading1Char"/>
    <w:uiPriority w:val="9"/>
    <w:qFormat/>
    <w:rsid w:val="00442B3C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42B3C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42B3C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42B3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42B3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42B3C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42B3C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42B3C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42B3C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/>
    </w:rPr>
  </w:style>
  <w:style w:type="paragraph" w:styleId="Title">
    <w:name w:val="Title"/>
    <w:basedOn w:val="Normal"/>
    <w:next w:val="Normal"/>
    <w:link w:val="TitleChar"/>
    <w:uiPriority w:val="10"/>
    <w:qFormat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eastAsiaTheme="majorEastAsia" w:hAnsiTheme="majorHAnsi"/>
      <w:sz w:val="24"/>
      <w:szCs w:val="24"/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rFonts w:asciiTheme="minorHAnsi" w:hAnsiTheme="minorHAnsi"/>
      <w:b/>
      <w:i/>
      <w:iCs/>
    </w:rPr>
  </w:style>
  <w:style w:type="paragraph" w:styleId="NoSpacing">
    <w:name w:val="No Spacing"/>
    <w:basedOn w:val="Normal"/>
    <w:uiPriority w:val="1"/>
    <w:qFormat/>
    <w:rPr>
      <w:szCs w:val="32"/>
    </w:rPr>
  </w:style>
  <w:style w:type="paragraph" w:styleId="Quote">
    <w:name w:val="Quote"/>
    <w:basedOn w:val="Normal"/>
    <w:next w:val="Normal"/>
    <w:link w:val="QuoteChar"/>
    <w:uiPriority w:val="29"/>
    <w:qFormat/>
    <w:rPr>
      <w:i/>
    </w:rPr>
  </w:style>
  <w:style w:type="character" w:customStyle="1" w:styleId="QuoteChar">
    <w:name w:val="Quote Char"/>
    <w:basedOn w:val="DefaultParagraphFont"/>
    <w:link w:val="Quote"/>
    <w:uiPriority w:val="29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i/>
      <w:sz w:val="24"/>
    </w:rPr>
  </w:style>
  <w:style w:type="character" w:styleId="SubtleEmphasis">
    <w:name w:val="Subtle Emphasis"/>
    <w:uiPriority w:val="19"/>
    <w:qFormat/>
    <w:rPr>
      <w:i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Pr>
      <w:rFonts w:asciiTheme="majorHAnsi" w:eastAsiaTheme="majorEastAsia" w:hAnsiTheme="majorHAnsi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paragraph" w:styleId="Caption">
    <w:name w:val="caption"/>
    <w:basedOn w:val="Normal"/>
    <w:next w:val="Normal"/>
    <w:uiPriority w:val="35"/>
    <w:semiHidden/>
    <w:unhideWhenUsed/>
    <w:rsid w:val="000005E5"/>
    <w:pPr>
      <w:spacing w:after="200" w:line="240" w:lineRule="auto"/>
    </w:pPr>
    <w:rPr>
      <w:i/>
      <w:iCs/>
      <w:color w:val="6E747A" w:themeColor="text2"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05E5"/>
    <w:pPr>
      <w:spacing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5E5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005E5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0005E5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0005E5"/>
    <w:pPr>
      <w:spacing w:after="120"/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0005E5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0005E5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05E5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05E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05E5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0005E5"/>
    <w:pPr>
      <w:spacing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0005E5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005E5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0005E5"/>
    <w:pPr>
      <w:spacing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005E5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005E5"/>
    <w:pPr>
      <w:spacing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005E5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0005E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0005E5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0005E5"/>
    <w:pPr>
      <w:spacing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0005E5"/>
    <w:rPr>
      <w:rFonts w:ascii="Consolas" w:hAnsi="Consolas"/>
      <w:sz w:val="22"/>
      <w:szCs w:val="21"/>
    </w:rPr>
  </w:style>
  <w:style w:type="paragraph" w:styleId="BlockText">
    <w:name w:val="Block Text"/>
    <w:basedOn w:val="Normal"/>
    <w:uiPriority w:val="99"/>
    <w:semiHidden/>
    <w:unhideWhenUsed/>
    <w:rsid w:val="000005E5"/>
    <w:pPr>
      <w:pBdr>
        <w:top w:val="single" w:sz="2" w:space="10" w:color="5B9BD5" w:themeColor="accent1" w:shadow="1" w:frame="1"/>
        <w:left w:val="single" w:sz="2" w:space="10" w:color="5B9BD5" w:themeColor="accent1" w:shadow="1" w:frame="1"/>
        <w:bottom w:val="single" w:sz="2" w:space="10" w:color="5B9BD5" w:themeColor="accent1" w:shadow="1" w:frame="1"/>
        <w:right w:val="single" w:sz="2" w:space="10" w:color="5B9BD5" w:themeColor="accent1" w:shadow="1" w:frame="1"/>
      </w:pBdr>
      <w:ind w:left="1152" w:right="1152"/>
    </w:pPr>
    <w:rPr>
      <w:rFonts w:cstheme="minorBidi"/>
      <w:i/>
      <w:iCs/>
      <w:color w:val="1F4E79" w:themeColor="accent1" w:themeShade="80"/>
    </w:rPr>
  </w:style>
  <w:style w:type="character" w:styleId="Hyperlink">
    <w:name w:val="Hyperlink"/>
    <w:basedOn w:val="DefaultParagraphFont"/>
    <w:uiPriority w:val="99"/>
    <w:semiHidden/>
    <w:unhideWhenUsed/>
    <w:rsid w:val="000005E5"/>
    <w:rPr>
      <w:color w:val="806000" w:themeColor="accent4" w:themeShade="80"/>
      <w:u w:val="single"/>
    </w:rPr>
  </w:style>
  <w:style w:type="character" w:styleId="PlaceholderText">
    <w:name w:val="Placeholder Text"/>
    <w:basedOn w:val="DefaultParagraphFont"/>
    <w:uiPriority w:val="99"/>
    <w:semiHidden/>
    <w:rsid w:val="000005E5"/>
    <w:rPr>
      <w:color w:val="52565B" w:themeColor="text2" w:themeShade="BF"/>
    </w:rPr>
  </w:style>
  <w:style w:type="paragraph" w:styleId="Header">
    <w:name w:val="header"/>
    <w:basedOn w:val="Normal"/>
    <w:link w:val="HeaderChar"/>
    <w:uiPriority w:val="99"/>
    <w:unhideWhenUsed/>
    <w:rsid w:val="00B05AA1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5AA1"/>
  </w:style>
  <w:style w:type="paragraph" w:styleId="Footer">
    <w:name w:val="footer"/>
    <w:basedOn w:val="Normal"/>
    <w:link w:val="FooterChar"/>
    <w:uiPriority w:val="99"/>
    <w:unhideWhenUsed/>
    <w:rsid w:val="00B05AA1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5AA1"/>
  </w:style>
  <w:style w:type="character" w:styleId="PageNumber">
    <w:name w:val="page number"/>
    <w:basedOn w:val="DefaultParagraphFont"/>
    <w:uiPriority w:val="99"/>
    <w:semiHidden/>
    <w:unhideWhenUsed/>
    <w:rsid w:val="00B05AA1"/>
  </w:style>
  <w:style w:type="table" w:styleId="TableGrid">
    <w:name w:val="Table Grid"/>
    <w:basedOn w:val="TableNormal"/>
    <w:uiPriority w:val="59"/>
    <w:rsid w:val="00C30B3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2.xml"/><Relationship Id="rId21" Type="http://schemas.openxmlformats.org/officeDocument/2006/relationships/image" Target="media/image14.jpeg"/><Relationship Id="rId34" Type="http://schemas.openxmlformats.org/officeDocument/2006/relationships/image" Target="media/image27.jp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System32\%7b230DB221-74C6-2341-AC17-9C9BEB3624D9%7dtf0278699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6E747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F7B615"/>
      </a:hlink>
      <a:folHlink>
        <a:srgbClr val="704404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57000"/>
                <a:satMod val="101000"/>
              </a:schemeClr>
            </a:gs>
            <a:gs pos="50000">
              <a:schemeClr val="phClr">
                <a:lumMod val="137000"/>
                <a:satMod val="103000"/>
              </a:schemeClr>
            </a:gs>
            <a:gs pos="100000">
              <a:schemeClr val="phClr">
                <a:lumMod val="115000"/>
                <a:satMod val="109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18000"/>
              </a:schemeClr>
            </a:gs>
            <a:gs pos="50000">
              <a:schemeClr val="phClr">
                <a:satMod val="89000"/>
                <a:lumMod val="91000"/>
              </a:schemeClr>
            </a:gs>
            <a:gs pos="100000">
              <a:schemeClr val="phClr">
                <a:lumMod val="6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atMod val="100000"/>
                <a:shade val="0"/>
              </a:schemeClr>
            </a:gs>
            <a:gs pos="0">
              <a:scrgbClr r="0" g="0" b="0"/>
            </a:gs>
            <a:gs pos="100000">
              <a:schemeClr val="phClr">
                <a:shade val="100000"/>
                <a:sat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B7BEDF-F81A-43D7-80C9-4FFC46AF92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{230DB221-74C6-2341-AC17-9C9BEB3624D9}tf02786994</Template>
  <TotalTime>392</TotalTime>
  <Pages>5</Pages>
  <Words>120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Seugnet Booyse</dc:creator>
  <cp:keywords/>
  <dc:description/>
  <cp:lastModifiedBy>Jaco Slabbert</cp:lastModifiedBy>
  <cp:revision>176</cp:revision>
  <cp:lastPrinted>2022-02-18T21:08:00Z</cp:lastPrinted>
  <dcterms:created xsi:type="dcterms:W3CDTF">2022-02-19T12:32:00Z</dcterms:created>
  <dcterms:modified xsi:type="dcterms:W3CDTF">2022-02-19T22:45:00Z</dcterms:modified>
</cp:coreProperties>
</file>