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B6634" w14:textId="546F3317" w:rsidR="0090603B" w:rsidRDefault="0090603B" w:rsidP="0090603B">
      <w:pPr>
        <w:tabs>
          <w:tab w:val="left" w:pos="1113"/>
        </w:tabs>
      </w:pPr>
      <w:r w:rsidRPr="00C510E8">
        <w:rPr>
          <w:noProof/>
        </w:rPr>
        <w:drawing>
          <wp:anchor distT="0" distB="0" distL="114300" distR="114300" simplePos="0" relativeHeight="251664384" behindDoc="0" locked="0" layoutInCell="1" allowOverlap="1" wp14:anchorId="2EACC5D6" wp14:editId="352E80A1">
            <wp:simplePos x="0" y="0"/>
            <wp:positionH relativeFrom="column">
              <wp:posOffset>3658235</wp:posOffset>
            </wp:positionH>
            <wp:positionV relativeFrom="paragraph">
              <wp:posOffset>6307820</wp:posOffset>
            </wp:positionV>
            <wp:extent cx="3611880" cy="3611880"/>
            <wp:effectExtent l="152400" t="152400" r="236220" b="236220"/>
            <wp:wrapNone/>
            <wp:docPr id="13" name="Picture 1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2336" behindDoc="0" locked="0" layoutInCell="1" allowOverlap="1" wp14:anchorId="54096AD1" wp14:editId="0853B4F6">
            <wp:simplePos x="0" y="0"/>
            <wp:positionH relativeFrom="column">
              <wp:posOffset>-225155</wp:posOffset>
            </wp:positionH>
            <wp:positionV relativeFrom="paragraph">
              <wp:posOffset>121920</wp:posOffset>
            </wp:positionV>
            <wp:extent cx="3678555" cy="3611880"/>
            <wp:effectExtent l="152400" t="152400" r="226695" b="236220"/>
            <wp:wrapNone/>
            <wp:docPr id="1" name="Picture 1" descr="A picture containing plant, ceramic ware, porcel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plant, ceramic ware, porcelai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8555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1312" behindDoc="0" locked="0" layoutInCell="1" allowOverlap="1" wp14:anchorId="0E51FD77" wp14:editId="7A756544">
            <wp:simplePos x="0" y="0"/>
            <wp:positionH relativeFrom="column">
              <wp:posOffset>-216535</wp:posOffset>
            </wp:positionH>
            <wp:positionV relativeFrom="paragraph">
              <wp:posOffset>6304280</wp:posOffset>
            </wp:positionV>
            <wp:extent cx="3677920" cy="3611880"/>
            <wp:effectExtent l="152400" t="152400" r="227330" b="236220"/>
            <wp:wrapNone/>
            <wp:docPr id="8" name="Picture 8" descr="A picture containing plant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plant, flow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792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5408" behindDoc="0" locked="0" layoutInCell="1" allowOverlap="1" wp14:anchorId="0C00DA7B" wp14:editId="01643EE0">
            <wp:simplePos x="0" y="0"/>
            <wp:positionH relativeFrom="column">
              <wp:posOffset>-223520</wp:posOffset>
            </wp:positionH>
            <wp:positionV relativeFrom="paragraph">
              <wp:posOffset>3890645</wp:posOffset>
            </wp:positionV>
            <wp:extent cx="2286000" cy="2286000"/>
            <wp:effectExtent l="152400" t="152400" r="228600" b="228600"/>
            <wp:wrapNone/>
            <wp:docPr id="19" name="Picture 19" descr="A picture containing plant, st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plant, ston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0288" behindDoc="0" locked="0" layoutInCell="1" allowOverlap="1" wp14:anchorId="474DC31A" wp14:editId="0D429949">
            <wp:simplePos x="0" y="0"/>
            <wp:positionH relativeFrom="column">
              <wp:posOffset>3668052</wp:posOffset>
            </wp:positionH>
            <wp:positionV relativeFrom="paragraph">
              <wp:posOffset>121285</wp:posOffset>
            </wp:positionV>
            <wp:extent cx="3611880" cy="3611880"/>
            <wp:effectExtent l="152400" t="152400" r="236220" b="236220"/>
            <wp:wrapNone/>
            <wp:docPr id="2" name="Picture 2" descr="A group of watermelon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group of watermelons&#10;&#10;Description automatically generated with low confidenc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61188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3360" behindDoc="0" locked="0" layoutInCell="1" allowOverlap="1" wp14:anchorId="4EFF3B05" wp14:editId="3087FCD1">
            <wp:simplePos x="0" y="0"/>
            <wp:positionH relativeFrom="column">
              <wp:posOffset>4991735</wp:posOffset>
            </wp:positionH>
            <wp:positionV relativeFrom="paragraph">
              <wp:posOffset>3883025</wp:posOffset>
            </wp:positionV>
            <wp:extent cx="2286000" cy="2286000"/>
            <wp:effectExtent l="152400" t="152400" r="228600" b="228600"/>
            <wp:wrapNone/>
            <wp:docPr id="12" name="Picture 12" descr="A picture containing g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gree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S</w:t>
      </w:r>
    </w:p>
    <w:p w14:paraId="3FFF9CB3" w14:textId="0E57CB10" w:rsidR="008A58FA" w:rsidRDefault="008A58FA" w:rsidP="00D874C3">
      <w:pPr>
        <w:jc w:val="center"/>
      </w:pPr>
    </w:p>
    <w:p w14:paraId="5915D849" w14:textId="3617608E" w:rsidR="00006EA7" w:rsidRDefault="00006EA7" w:rsidP="00D874C3">
      <w:pPr>
        <w:jc w:val="center"/>
      </w:pPr>
    </w:p>
    <w:p w14:paraId="39E000FA" w14:textId="6192450B" w:rsidR="00006EA7" w:rsidRDefault="00006EA7" w:rsidP="00D874C3">
      <w:pPr>
        <w:jc w:val="center"/>
      </w:pPr>
    </w:p>
    <w:p w14:paraId="436FA91D" w14:textId="2DB78984" w:rsidR="00006EA7" w:rsidRDefault="00006EA7" w:rsidP="00D874C3">
      <w:pPr>
        <w:jc w:val="center"/>
      </w:pPr>
    </w:p>
    <w:p w14:paraId="75234778" w14:textId="6579C179" w:rsidR="00006EA7" w:rsidRDefault="00006EA7" w:rsidP="00D874C3">
      <w:pPr>
        <w:jc w:val="center"/>
      </w:pPr>
    </w:p>
    <w:p w14:paraId="0B003AF8" w14:textId="22E2E0D0" w:rsidR="00006EA7" w:rsidRDefault="00006EA7" w:rsidP="00D874C3">
      <w:pPr>
        <w:jc w:val="center"/>
      </w:pPr>
    </w:p>
    <w:p w14:paraId="74D73F2F" w14:textId="009FF40D" w:rsidR="00006EA7" w:rsidRDefault="00006EA7" w:rsidP="00D874C3">
      <w:pPr>
        <w:jc w:val="center"/>
      </w:pPr>
    </w:p>
    <w:p w14:paraId="13624182" w14:textId="4907E6C0" w:rsidR="00006EA7" w:rsidRDefault="0090603B" w:rsidP="00D874C3">
      <w:pPr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4BAD3E6" wp14:editId="5246E47C">
            <wp:simplePos x="0" y="0"/>
            <wp:positionH relativeFrom="column">
              <wp:posOffset>1729631</wp:posOffset>
            </wp:positionH>
            <wp:positionV relativeFrom="paragraph">
              <wp:posOffset>270510</wp:posOffset>
            </wp:positionV>
            <wp:extent cx="3465499" cy="3754253"/>
            <wp:effectExtent l="0" t="0" r="1905" b="0"/>
            <wp:wrapNone/>
            <wp:docPr id="6" name="Picture 6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Logo, company nam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5499" cy="37542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ED861B" w14:textId="103E6B44" w:rsidR="00006EA7" w:rsidRDefault="00006EA7" w:rsidP="00D874C3">
      <w:pPr>
        <w:jc w:val="center"/>
      </w:pPr>
    </w:p>
    <w:p w14:paraId="45A5BEAF" w14:textId="02912C26" w:rsidR="00006EA7" w:rsidRDefault="00006EA7" w:rsidP="00D874C3">
      <w:pPr>
        <w:jc w:val="center"/>
      </w:pPr>
    </w:p>
    <w:p w14:paraId="165768DA" w14:textId="325E2BC5" w:rsidR="00006EA7" w:rsidRDefault="00006EA7" w:rsidP="00D874C3">
      <w:pPr>
        <w:jc w:val="center"/>
      </w:pPr>
    </w:p>
    <w:p w14:paraId="61C1F45D" w14:textId="68C87EC8" w:rsidR="00006EA7" w:rsidRDefault="00006EA7" w:rsidP="00D874C3">
      <w:pPr>
        <w:jc w:val="center"/>
      </w:pPr>
    </w:p>
    <w:p w14:paraId="6EB4A72E" w14:textId="237E7876" w:rsidR="00006EA7" w:rsidRDefault="00006EA7" w:rsidP="00D874C3">
      <w:pPr>
        <w:jc w:val="center"/>
      </w:pPr>
    </w:p>
    <w:p w14:paraId="45E01E4F" w14:textId="41F79590" w:rsidR="00006EA7" w:rsidRDefault="00006EA7" w:rsidP="00D874C3">
      <w:pPr>
        <w:jc w:val="center"/>
      </w:pPr>
    </w:p>
    <w:p w14:paraId="52319F7C" w14:textId="54C040A5" w:rsidR="00006EA7" w:rsidRDefault="00006EA7" w:rsidP="00D874C3">
      <w:pPr>
        <w:jc w:val="center"/>
      </w:pPr>
    </w:p>
    <w:p w14:paraId="6E7CE9A8" w14:textId="491CCB91" w:rsidR="00006EA7" w:rsidRDefault="00006EA7" w:rsidP="00D874C3">
      <w:pPr>
        <w:jc w:val="center"/>
      </w:pPr>
    </w:p>
    <w:p w14:paraId="70BA4520" w14:textId="34FAD975" w:rsidR="00006EA7" w:rsidRDefault="00006EA7" w:rsidP="00D874C3">
      <w:pPr>
        <w:jc w:val="center"/>
      </w:pPr>
    </w:p>
    <w:p w14:paraId="167528A9" w14:textId="27A595FE" w:rsidR="00006EA7" w:rsidRDefault="00006EA7" w:rsidP="00D874C3">
      <w:pPr>
        <w:jc w:val="center"/>
      </w:pPr>
    </w:p>
    <w:p w14:paraId="1677E667" w14:textId="10CEA894" w:rsidR="00006EA7" w:rsidRDefault="00006EA7" w:rsidP="00D874C3">
      <w:pPr>
        <w:jc w:val="center"/>
      </w:pPr>
    </w:p>
    <w:p w14:paraId="63260137" w14:textId="440997D0" w:rsidR="00006EA7" w:rsidRDefault="00006EA7" w:rsidP="00D874C3">
      <w:pPr>
        <w:jc w:val="center"/>
      </w:pPr>
    </w:p>
    <w:p w14:paraId="3F11D191" w14:textId="29A17AB3" w:rsidR="00006EA7" w:rsidRDefault="00006EA7" w:rsidP="00D874C3">
      <w:pPr>
        <w:jc w:val="center"/>
      </w:pPr>
    </w:p>
    <w:p w14:paraId="32ECE265" w14:textId="44B60D77" w:rsidR="00006EA7" w:rsidRDefault="00006EA7" w:rsidP="00D874C3">
      <w:pPr>
        <w:jc w:val="center"/>
      </w:pPr>
    </w:p>
    <w:p w14:paraId="172F60BB" w14:textId="03E3BF49" w:rsidR="00006EA7" w:rsidRDefault="00006EA7" w:rsidP="00D874C3">
      <w:pPr>
        <w:jc w:val="center"/>
      </w:pPr>
    </w:p>
    <w:p w14:paraId="525C03B9" w14:textId="1728E433" w:rsidR="00006EA7" w:rsidRDefault="00006EA7" w:rsidP="00D874C3">
      <w:pPr>
        <w:jc w:val="center"/>
      </w:pPr>
    </w:p>
    <w:p w14:paraId="5295113B" w14:textId="1AFF0985" w:rsidR="00006EA7" w:rsidRDefault="00006EA7" w:rsidP="00D874C3">
      <w:pPr>
        <w:jc w:val="center"/>
      </w:pPr>
    </w:p>
    <w:p w14:paraId="3F6B42DE" w14:textId="10F1126C" w:rsidR="00006EA7" w:rsidRDefault="00006EA7" w:rsidP="00D874C3">
      <w:pPr>
        <w:jc w:val="center"/>
      </w:pPr>
    </w:p>
    <w:tbl>
      <w:tblPr>
        <w:tblStyle w:val="TableGrid"/>
        <w:tblpPr w:leftFromText="180" w:rightFromText="180" w:tblpX="-545" w:tblpY="248"/>
        <w:tblW w:w="13002" w:type="dxa"/>
        <w:tblLook w:val="04A0" w:firstRow="1" w:lastRow="0" w:firstColumn="1" w:lastColumn="0" w:noHBand="0" w:noVBand="1"/>
      </w:tblPr>
      <w:tblGrid>
        <w:gridCol w:w="13002"/>
      </w:tblGrid>
      <w:tr w:rsidR="00C30B3F" w14:paraId="2F37E32A" w14:textId="77777777" w:rsidTr="00E71B29">
        <w:trPr>
          <w:trHeight w:val="619"/>
        </w:trPr>
        <w:tc>
          <w:tcPr>
            <w:tcW w:w="13002" w:type="dxa"/>
            <w:tcBorders>
              <w:top w:val="nil"/>
              <w:left w:val="nil"/>
              <w:bottom w:val="nil"/>
              <w:right w:val="nil"/>
            </w:tcBorders>
          </w:tcPr>
          <w:p w14:paraId="4FE8C0C3" w14:textId="2846CB0E" w:rsidR="00C30B3F" w:rsidRPr="00FB3BC5" w:rsidRDefault="00E71B29" w:rsidP="00E71B29">
            <w:pPr>
              <w:rPr>
                <w:rFonts w:ascii="Rockwell Nova Light" w:hAnsi="Rockwell Nova Light"/>
                <w:sz w:val="36"/>
                <w:szCs w:val="36"/>
              </w:rPr>
            </w:pPr>
            <w:r>
              <w:rPr>
                <w:rFonts w:ascii="Rockwell Nova Light" w:hAnsi="Rockwell Nova Light"/>
                <w:sz w:val="36"/>
                <w:szCs w:val="36"/>
              </w:rPr>
              <w:lastRenderedPageBreak/>
              <w:t xml:space="preserve">                                              </w:t>
            </w:r>
            <w:r w:rsidR="00FB3BC5">
              <w:rPr>
                <w:rFonts w:ascii="Rockwell Nova Light" w:hAnsi="Rockwell Nova Light"/>
                <w:sz w:val="36"/>
                <w:szCs w:val="36"/>
              </w:rPr>
              <w:t>WOOD LEAVES</w:t>
            </w:r>
          </w:p>
        </w:tc>
      </w:tr>
    </w:tbl>
    <w:p w14:paraId="0B5C6F90" w14:textId="17C73322" w:rsidR="00006EA7" w:rsidRDefault="007608C8" w:rsidP="006A31A5">
      <w:r>
        <w:rPr>
          <w:rFonts w:ascii="Rockwell Nova Light" w:hAnsi="Rockwell Nova Light" w:cs="Arabic Typesetting"/>
          <w:noProof/>
          <w:sz w:val="36"/>
          <w:szCs w:val="36"/>
        </w:rPr>
        <w:drawing>
          <wp:anchor distT="0" distB="0" distL="114300" distR="114300" simplePos="0" relativeHeight="251674624" behindDoc="0" locked="0" layoutInCell="1" allowOverlap="1" wp14:anchorId="6A281682" wp14:editId="7DC4E749">
            <wp:simplePos x="0" y="0"/>
            <wp:positionH relativeFrom="column">
              <wp:posOffset>968375</wp:posOffset>
            </wp:positionH>
            <wp:positionV relativeFrom="paragraph">
              <wp:posOffset>664319</wp:posOffset>
            </wp:positionV>
            <wp:extent cx="2295008" cy="2322764"/>
            <wp:effectExtent l="152400" t="152400" r="219710" b="230505"/>
            <wp:wrapNone/>
            <wp:docPr id="9" name="Picture 9" descr="A picture containing 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ground&#10;&#10;Description automatically generated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4"/>
                    <a:stretch/>
                  </pic:blipFill>
                  <pic:spPr bwMode="auto">
                    <a:xfrm>
                      <a:off x="0" y="0"/>
                      <a:ext cx="2295008" cy="2322764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7170">
        <w:rPr>
          <w:rFonts w:ascii="Rockwell Nova Light" w:hAnsi="Rockwell Nova Light" w:cs="Arabic Typesetting"/>
          <w:noProof/>
          <w:sz w:val="32"/>
          <w:szCs w:val="32"/>
        </w:rPr>
        <w:drawing>
          <wp:anchor distT="0" distB="0" distL="114300" distR="114300" simplePos="0" relativeHeight="251672576" behindDoc="0" locked="0" layoutInCell="1" allowOverlap="1" wp14:anchorId="4DF7D4A4" wp14:editId="73A70CA4">
            <wp:simplePos x="0" y="0"/>
            <wp:positionH relativeFrom="column">
              <wp:posOffset>3801745</wp:posOffset>
            </wp:positionH>
            <wp:positionV relativeFrom="paragraph">
              <wp:posOffset>662305</wp:posOffset>
            </wp:positionV>
            <wp:extent cx="2238652" cy="2238652"/>
            <wp:effectExtent l="152400" t="152400" r="238125" b="238125"/>
            <wp:wrapNone/>
            <wp:docPr id="10" name="Picture 10" descr="A picture containing pla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plan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652" cy="2238652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E165EB" w14:textId="367B57F8" w:rsidR="0034320E" w:rsidRDefault="0034320E" w:rsidP="006A31A5"/>
    <w:p w14:paraId="6D646E21" w14:textId="0D8C6A48" w:rsidR="00E7566C" w:rsidRDefault="00E7566C" w:rsidP="006A31A5"/>
    <w:p w14:paraId="332E4D39" w14:textId="096FA480" w:rsidR="00E7566C" w:rsidRDefault="00E7566C" w:rsidP="006A31A5"/>
    <w:p w14:paraId="70DB6B0E" w14:textId="767A5B21" w:rsidR="00E7566C" w:rsidRDefault="00E7566C" w:rsidP="006A31A5"/>
    <w:p w14:paraId="1876CFE9" w14:textId="25C63CDD" w:rsidR="00E7566C" w:rsidRDefault="00E7566C" w:rsidP="006A31A5"/>
    <w:p w14:paraId="6D265ED1" w14:textId="1F9D148B" w:rsidR="00E7566C" w:rsidRDefault="00E7566C" w:rsidP="006A31A5"/>
    <w:tbl>
      <w:tblPr>
        <w:tblStyle w:val="TableGrid"/>
        <w:tblpPr w:leftFromText="180" w:rightFromText="180" w:vertAnchor="text" w:horzAnchor="margin" w:tblpY="23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02"/>
        <w:gridCol w:w="3807"/>
        <w:gridCol w:w="3807"/>
      </w:tblGrid>
      <w:tr w:rsidR="00013938" w14:paraId="7200F17D" w14:textId="77777777" w:rsidTr="006C7BCB">
        <w:trPr>
          <w:trHeight w:val="3031"/>
        </w:trPr>
        <w:tc>
          <w:tcPr>
            <w:tcW w:w="3502" w:type="dxa"/>
          </w:tcPr>
          <w:p w14:paraId="3E8D80DE" w14:textId="77777777" w:rsidR="00013938" w:rsidRDefault="00013938" w:rsidP="00013938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698176" behindDoc="1" locked="0" layoutInCell="1" allowOverlap="1" wp14:anchorId="293D45EB" wp14:editId="2EB00570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615174</wp:posOffset>
                  </wp:positionV>
                  <wp:extent cx="2029968" cy="1819656"/>
                  <wp:effectExtent l="76200" t="76200" r="142240" b="123825"/>
                  <wp:wrapTight wrapText="bothSides">
                    <wp:wrapPolygon edited="0">
                      <wp:start x="22006" y="22505"/>
                      <wp:lineTo x="22411" y="22279"/>
                      <wp:lineTo x="22411" y="-339"/>
                      <wp:lineTo x="22006" y="-1244"/>
                      <wp:lineTo x="-906" y="-1244"/>
                      <wp:lineTo x="-1311" y="339"/>
                      <wp:lineTo x="-1311" y="18660"/>
                      <wp:lineTo x="-906" y="22052"/>
                      <wp:lineTo x="-906" y="22505"/>
                      <wp:lineTo x="22006" y="22505"/>
                    </wp:wrapPolygon>
                  </wp:wrapTight>
                  <wp:docPr id="16" name="Picture 16" descr="A green and white watermelon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 descr="A green and white watermelon&#10;&#10;Description automatically generated with low confidence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64" t="8950" r="3531" b="7326"/>
                          <a:stretch/>
                        </pic:blipFill>
                        <pic:spPr bwMode="auto">
                          <a:xfrm rot="10800000">
                            <a:off x="0" y="0"/>
                            <a:ext cx="2029968" cy="1819656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52E5C">
              <w:rPr>
                <w:rFonts w:ascii="Rockwell Nova Light" w:hAnsi="Rockwell Nova Light" w:cs="Arabic Typesetting"/>
                <w:sz w:val="32"/>
                <w:szCs w:val="32"/>
              </w:rPr>
              <w:t>Monstera deliciosa</w:t>
            </w:r>
            <w:r>
              <w:rPr>
                <w:rFonts w:ascii="Rockwell Nova Light" w:hAnsi="Rockwell Nova Light" w:cs="Arabic Typesetting"/>
                <w:sz w:val="32"/>
                <w:szCs w:val="32"/>
              </w:rPr>
              <w:t xml:space="preserve"> </w:t>
            </w:r>
          </w:p>
          <w:p w14:paraId="68A8E1AD" w14:textId="41B8F6DE" w:rsidR="00013938" w:rsidRPr="00C726FD" w:rsidRDefault="00013938" w:rsidP="00013938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 w:cs="Arabic Typesetting"/>
                <w:sz w:val="32"/>
                <w:szCs w:val="32"/>
              </w:rPr>
              <w:t>R150 (LE120</w:t>
            </w:r>
          </w:p>
        </w:tc>
        <w:tc>
          <w:tcPr>
            <w:tcW w:w="3807" w:type="dxa"/>
          </w:tcPr>
          <w:p w14:paraId="31E6A136" w14:textId="77777777" w:rsidR="00013938" w:rsidRDefault="00013938" w:rsidP="00013938">
            <w:pPr>
              <w:tabs>
                <w:tab w:val="left" w:pos="7895"/>
              </w:tabs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 w:cs="Arabic Typesetting"/>
                <w:sz w:val="32"/>
                <w:szCs w:val="32"/>
              </w:rPr>
              <w:t>Heartleaf Philodendron</w:t>
            </w:r>
          </w:p>
          <w:p w14:paraId="77C355A7" w14:textId="77777777" w:rsidR="00013938" w:rsidRDefault="00013938" w:rsidP="00013938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 w:cs="Arabic Typesetting"/>
                <w:noProof/>
                <w:sz w:val="32"/>
                <w:szCs w:val="32"/>
              </w:rPr>
              <w:drawing>
                <wp:anchor distT="0" distB="0" distL="114300" distR="114300" simplePos="0" relativeHeight="251700224" behindDoc="1" locked="0" layoutInCell="1" allowOverlap="1" wp14:anchorId="31CD74F4" wp14:editId="372EB364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347703</wp:posOffset>
                  </wp:positionV>
                  <wp:extent cx="2240280" cy="1819656"/>
                  <wp:effectExtent l="76200" t="76200" r="140970" b="142875"/>
                  <wp:wrapTight wrapText="bothSides">
                    <wp:wrapPolygon edited="0">
                      <wp:start x="-367" y="-905"/>
                      <wp:lineTo x="-735" y="-679"/>
                      <wp:lineTo x="-735" y="22165"/>
                      <wp:lineTo x="-367" y="23070"/>
                      <wp:lineTo x="22408" y="23070"/>
                      <wp:lineTo x="22776" y="21261"/>
                      <wp:lineTo x="22776" y="2940"/>
                      <wp:lineTo x="22408" y="-452"/>
                      <wp:lineTo x="22408" y="-905"/>
                      <wp:lineTo x="-367" y="-905"/>
                    </wp:wrapPolygon>
                  </wp:wrapTight>
                  <wp:docPr id="18" name="Picture 18" descr="A picture containing green,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picture containing green, vegetable&#10;&#10;Description automatically generated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88" b="11215"/>
                          <a:stretch/>
                        </pic:blipFill>
                        <pic:spPr bwMode="auto">
                          <a:xfrm flipH="1">
                            <a:off x="0" y="0"/>
                            <a:ext cx="2240280" cy="181965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Rockwell Nova Light" w:hAnsi="Rockwell Nova Light" w:cs="Arabic Typesetting"/>
                <w:sz w:val="32"/>
                <w:szCs w:val="32"/>
              </w:rPr>
              <w:t>R150 (LE121)</w:t>
            </w:r>
          </w:p>
          <w:p w14:paraId="1BB9DAFC" w14:textId="77777777" w:rsidR="00013938" w:rsidRPr="007A2EBF" w:rsidRDefault="00013938" w:rsidP="00013938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</w:p>
        </w:tc>
        <w:tc>
          <w:tcPr>
            <w:tcW w:w="3807" w:type="dxa"/>
          </w:tcPr>
          <w:p w14:paraId="4412BE01" w14:textId="77777777" w:rsidR="00013938" w:rsidRDefault="00013938" w:rsidP="00013938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sz w:val="32"/>
                <w:szCs w:val="32"/>
              </w:rPr>
              <w:t xml:space="preserve">Monstera </w:t>
            </w:r>
            <w:proofErr w:type="spellStart"/>
            <w:r>
              <w:rPr>
                <w:rFonts w:ascii="Rockwell Nova Light" w:hAnsi="Rockwell Nova Light"/>
                <w:sz w:val="32"/>
                <w:szCs w:val="32"/>
              </w:rPr>
              <w:t>adansonii</w:t>
            </w:r>
            <w:proofErr w:type="spellEnd"/>
          </w:p>
          <w:p w14:paraId="1E0FF8A5" w14:textId="77777777" w:rsidR="00013938" w:rsidRDefault="00013938" w:rsidP="00013938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699200" behindDoc="1" locked="0" layoutInCell="1" allowOverlap="1" wp14:anchorId="2261C8CB" wp14:editId="1C60E91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350590</wp:posOffset>
                  </wp:positionV>
                  <wp:extent cx="2240280" cy="1819656"/>
                  <wp:effectExtent l="76200" t="76200" r="140970" b="142875"/>
                  <wp:wrapTight wrapText="bothSides">
                    <wp:wrapPolygon edited="0">
                      <wp:start x="-367" y="-905"/>
                      <wp:lineTo x="-735" y="-679"/>
                      <wp:lineTo x="-735" y="22165"/>
                      <wp:lineTo x="-367" y="23070"/>
                      <wp:lineTo x="22408" y="23070"/>
                      <wp:lineTo x="22776" y="21261"/>
                      <wp:lineTo x="22776" y="2940"/>
                      <wp:lineTo x="22408" y="-452"/>
                      <wp:lineTo x="22408" y="-905"/>
                      <wp:lineTo x="-367" y="-905"/>
                    </wp:wrapPolygon>
                  </wp:wrapTight>
                  <wp:docPr id="20" name="Picture 20" descr="A picture containing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picture containing footwear&#10;&#10;Description automatically generated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881" b="6714"/>
                          <a:stretch/>
                        </pic:blipFill>
                        <pic:spPr bwMode="auto">
                          <a:xfrm>
                            <a:off x="0" y="0"/>
                            <a:ext cx="2240280" cy="181965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Rockwell Nova Light" w:hAnsi="Rockwell Nova Light"/>
                <w:sz w:val="32"/>
                <w:szCs w:val="32"/>
              </w:rPr>
              <w:t>R150 (LE122)</w:t>
            </w:r>
          </w:p>
          <w:p w14:paraId="65C281F8" w14:textId="77777777" w:rsidR="00013938" w:rsidRPr="002C21E8" w:rsidRDefault="00013938" w:rsidP="00013938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sz w:val="32"/>
                <w:szCs w:val="32"/>
              </w:rPr>
              <w:t xml:space="preserve"> </w:t>
            </w:r>
          </w:p>
        </w:tc>
      </w:tr>
    </w:tbl>
    <w:tbl>
      <w:tblPr>
        <w:tblStyle w:val="TableGrid"/>
        <w:tblpPr w:leftFromText="180" w:rightFromText="180" w:vertAnchor="text" w:horzAnchor="margin" w:tblpY="534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6"/>
        <w:gridCol w:w="3705"/>
        <w:gridCol w:w="3705"/>
      </w:tblGrid>
      <w:tr w:rsidR="007608C8" w14:paraId="3312668C" w14:textId="77777777" w:rsidTr="007608C8">
        <w:trPr>
          <w:trHeight w:val="2251"/>
        </w:trPr>
        <w:tc>
          <w:tcPr>
            <w:tcW w:w="3706" w:type="dxa"/>
          </w:tcPr>
          <w:p w14:paraId="4958EF91" w14:textId="77777777" w:rsidR="007608C8" w:rsidRPr="008401D6" w:rsidRDefault="007608C8" w:rsidP="007608C8">
            <w:pPr>
              <w:rPr>
                <w:rFonts w:ascii="Rockwell Nova Light" w:hAnsi="Rockwell Nova Light"/>
                <w:sz w:val="32"/>
                <w:szCs w:val="32"/>
              </w:rPr>
            </w:pPr>
            <w:proofErr w:type="spellStart"/>
            <w:r w:rsidRPr="008401D6">
              <w:rPr>
                <w:rFonts w:ascii="Rockwell Nova Light" w:hAnsi="Rockwell Nova Light"/>
                <w:sz w:val="32"/>
                <w:szCs w:val="32"/>
              </w:rPr>
              <w:t>Thaumatophyllum</w:t>
            </w:r>
            <w:proofErr w:type="spellEnd"/>
            <w:r w:rsidRPr="008401D6">
              <w:rPr>
                <w:rFonts w:ascii="Rockwell Nova Light" w:hAnsi="Rockwell Nova Light"/>
                <w:sz w:val="32"/>
                <w:szCs w:val="32"/>
              </w:rPr>
              <w:t xml:space="preserve"> Xanadu</w:t>
            </w:r>
          </w:p>
          <w:p w14:paraId="73EB6138" w14:textId="77777777" w:rsidR="007608C8" w:rsidRDefault="007608C8" w:rsidP="007608C8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02272" behindDoc="1" locked="0" layoutInCell="1" allowOverlap="1" wp14:anchorId="63F4E5C5" wp14:editId="451F9966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400050</wp:posOffset>
                  </wp:positionV>
                  <wp:extent cx="2120900" cy="1718945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3" name="Picture 23" descr="A picture containing plan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plant&#10;&#10;Description automatically generated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881" b="11853"/>
                          <a:stretch/>
                        </pic:blipFill>
                        <pic:spPr bwMode="auto">
                          <a:xfrm>
                            <a:off x="0" y="0"/>
                            <a:ext cx="2120900" cy="171894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401D6">
              <w:rPr>
                <w:rFonts w:ascii="Rockwell Nova Light" w:hAnsi="Rockwell Nova Light"/>
                <w:sz w:val="32"/>
                <w:szCs w:val="32"/>
              </w:rPr>
              <w:t>R150</w:t>
            </w:r>
            <w:r>
              <w:rPr>
                <w:rFonts w:ascii="Rockwell Nova Light" w:hAnsi="Rockwell Nova Light"/>
                <w:sz w:val="32"/>
                <w:szCs w:val="32"/>
              </w:rPr>
              <w:t xml:space="preserve"> (LE123)</w:t>
            </w:r>
          </w:p>
          <w:p w14:paraId="27FD8F7D" w14:textId="77777777" w:rsidR="007608C8" w:rsidRDefault="007608C8" w:rsidP="007608C8"/>
        </w:tc>
        <w:tc>
          <w:tcPr>
            <w:tcW w:w="3705" w:type="dxa"/>
          </w:tcPr>
          <w:p w14:paraId="457688D9" w14:textId="77777777" w:rsidR="007608C8" w:rsidRPr="007A2EBF" w:rsidRDefault="007608C8" w:rsidP="007608C8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703296" behindDoc="1" locked="0" layoutInCell="1" allowOverlap="1" wp14:anchorId="684CA7EF" wp14:editId="5FD35968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932778</wp:posOffset>
                  </wp:positionV>
                  <wp:extent cx="2121408" cy="1719072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4" name="Picture 24" descr="A picture containing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 descr="A picture containing footwear&#10;&#10;Description automatically generated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515" b="10331"/>
                          <a:stretch/>
                        </pic:blipFill>
                        <pic:spPr bwMode="auto">
                          <a:xfrm>
                            <a:off x="0" y="0"/>
                            <a:ext cx="2121408" cy="171907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t xml:space="preserve">Alocasia Polly </w:t>
            </w:r>
            <w:r>
              <w:rPr>
                <w:rFonts w:ascii="Rockwell Nova Light" w:hAnsi="Rockwell Nova Light"/>
                <w:sz w:val="32"/>
                <w:szCs w:val="32"/>
              </w:rPr>
              <w:t xml:space="preserve">  </w:t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t>'African Mask'</w:t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br/>
              <w:t>R150 (LE124)</w:t>
            </w:r>
          </w:p>
        </w:tc>
        <w:tc>
          <w:tcPr>
            <w:tcW w:w="3705" w:type="dxa"/>
          </w:tcPr>
          <w:p w14:paraId="6F6CCFE2" w14:textId="77777777" w:rsidR="007608C8" w:rsidRPr="00C508AE" w:rsidRDefault="007608C8" w:rsidP="007608C8">
            <w:pPr>
              <w:rPr>
                <w:rFonts w:ascii="Rockwell Nova Light" w:hAnsi="Rockwell Nova Light"/>
                <w:sz w:val="32"/>
                <w:szCs w:val="32"/>
              </w:rPr>
            </w:pPr>
            <w:r w:rsidRPr="00C508AE">
              <w:rPr>
                <w:rFonts w:ascii="Rockwell Nova Light" w:hAnsi="Rockwell Nova Light"/>
                <w:sz w:val="32"/>
                <w:szCs w:val="32"/>
              </w:rPr>
              <w:t>Strelitzia</w:t>
            </w:r>
          </w:p>
          <w:p w14:paraId="3C701640" w14:textId="77777777" w:rsidR="007608C8" w:rsidRPr="002C21E8" w:rsidRDefault="007608C8" w:rsidP="007608C8">
            <w:pPr>
              <w:rPr>
                <w:rFonts w:ascii="Rockwell Nova Light" w:hAnsi="Rockwell Nova Light"/>
                <w:sz w:val="32"/>
                <w:szCs w:val="32"/>
              </w:rPr>
            </w:pPr>
            <w:r w:rsidRPr="006D140A">
              <w:rPr>
                <w:rFonts w:ascii="Rockwell Nova Light" w:hAnsi="Rockwell Nova Light"/>
                <w:noProof/>
              </w:rPr>
              <w:drawing>
                <wp:anchor distT="0" distB="0" distL="114300" distR="114300" simplePos="0" relativeHeight="251704320" behindDoc="1" locked="0" layoutInCell="1" allowOverlap="1" wp14:anchorId="4A19E5F7" wp14:editId="5E97FFE2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663199</wp:posOffset>
                  </wp:positionV>
                  <wp:extent cx="2120900" cy="1718945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6" name="Picture 26" descr="A picture containing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A picture containing vegetable&#10;&#10;Description automatically generated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312" b="12308"/>
                          <a:stretch/>
                        </pic:blipFill>
                        <pic:spPr bwMode="auto">
                          <a:xfrm>
                            <a:off x="0" y="0"/>
                            <a:ext cx="2120900" cy="171894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508AE">
              <w:rPr>
                <w:rFonts w:ascii="Rockwell Nova Light" w:hAnsi="Rockwell Nova Light"/>
                <w:sz w:val="32"/>
                <w:szCs w:val="32"/>
              </w:rPr>
              <w:t>R150 (LE125)</w:t>
            </w:r>
          </w:p>
        </w:tc>
      </w:tr>
    </w:tbl>
    <w:p w14:paraId="33949B80" w14:textId="35F13744" w:rsidR="00013938" w:rsidRPr="00013938" w:rsidRDefault="00013938" w:rsidP="00013938"/>
    <w:p w14:paraId="3245D2B3" w14:textId="3BB0F571" w:rsidR="00177170" w:rsidRDefault="00177170" w:rsidP="006A31A5"/>
    <w:p w14:paraId="0EC4D6C8" w14:textId="7B97C56D" w:rsidR="00177170" w:rsidRDefault="00177170" w:rsidP="006A31A5"/>
    <w:p w14:paraId="055BB945" w14:textId="2ADF3DAC" w:rsidR="00E7566C" w:rsidRDefault="00E7566C" w:rsidP="006A31A5"/>
    <w:p w14:paraId="514DAC66" w14:textId="2BDBB8BF" w:rsidR="00E7566C" w:rsidRDefault="00E7566C" w:rsidP="006A31A5"/>
    <w:p w14:paraId="2C9E139C" w14:textId="77777777" w:rsidR="00E7566C" w:rsidRDefault="00E7566C" w:rsidP="00E7566C">
      <w:pPr>
        <w:tabs>
          <w:tab w:val="left" w:pos="7895"/>
        </w:tabs>
        <w:spacing w:line="240" w:lineRule="auto"/>
        <w:rPr>
          <w:rFonts w:ascii="Rockwell Nova Light" w:hAnsi="Rockwell Nova Light" w:cs="Arabic Typesetting"/>
          <w:sz w:val="32"/>
          <w:szCs w:val="32"/>
        </w:rPr>
      </w:pPr>
    </w:p>
    <w:p w14:paraId="47631AE1" w14:textId="47360812" w:rsidR="00E7566C" w:rsidRDefault="00E7566C" w:rsidP="00E7566C">
      <w:pPr>
        <w:tabs>
          <w:tab w:val="left" w:pos="7895"/>
        </w:tabs>
        <w:spacing w:line="240" w:lineRule="auto"/>
        <w:rPr>
          <w:rFonts w:ascii="Rockwell Nova Light" w:hAnsi="Rockwell Nova Light" w:cs="Arabic Typesetting"/>
          <w:sz w:val="32"/>
          <w:szCs w:val="32"/>
        </w:rPr>
      </w:pPr>
      <w:r>
        <w:rPr>
          <w:rFonts w:ascii="Rockwell Nova Light" w:hAnsi="Rockwell Nova Light" w:cs="Arabic Typesetting"/>
          <w:sz w:val="32"/>
          <w:szCs w:val="32"/>
        </w:rPr>
        <w:t xml:space="preserve">                           </w:t>
      </w:r>
    </w:p>
    <w:p w14:paraId="274B3C3F" w14:textId="2D3C9F74" w:rsidR="00E7566C" w:rsidRDefault="00E7566C" w:rsidP="006A31A5"/>
    <w:sectPr w:rsidR="00E7566C" w:rsidSect="00135FD4">
      <w:headerReference w:type="default" r:id="rId23"/>
      <w:footerReference w:type="even" r:id="rId24"/>
      <w:footerReference w:type="default" r:id="rId25"/>
      <w:pgSz w:w="12240" w:h="15840"/>
      <w:pgMar w:top="-29" w:right="562" w:bottom="806" w:left="562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61FB75" w14:textId="77777777" w:rsidR="00F05F09" w:rsidRDefault="00F05F09" w:rsidP="00B05AA1">
      <w:pPr>
        <w:spacing w:line="240" w:lineRule="auto"/>
      </w:pPr>
      <w:r>
        <w:separator/>
      </w:r>
    </w:p>
  </w:endnote>
  <w:endnote w:type="continuationSeparator" w:id="0">
    <w:p w14:paraId="550CA43D" w14:textId="77777777" w:rsidR="00F05F09" w:rsidRDefault="00F05F09" w:rsidP="00B05A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Rockwell Nova Light">
    <w:altName w:val="Rockwell Nova Light"/>
    <w:charset w:val="00"/>
    <w:family w:val="roman"/>
    <w:pitch w:val="variable"/>
    <w:sig w:usb0="80000287" w:usb1="00000002" w:usb2="00000000" w:usb3="00000000" w:csb0="0000009F" w:csb1="00000000"/>
  </w:font>
  <w:font w:name="Arabic Typesetting">
    <w:charset w:val="B2"/>
    <w:family w:val="script"/>
    <w:pitch w:val="variable"/>
    <w:sig w:usb0="80002007" w:usb1="80000000" w:usb2="00000008" w:usb3="00000000" w:csb0="000000D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1492922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5F8D787" w14:textId="2434AA27" w:rsidR="00B05AA1" w:rsidRDefault="00B05AA1" w:rsidP="00CE3C7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C2A373" w14:textId="77777777" w:rsidR="00B05AA1" w:rsidRDefault="00B05AA1" w:rsidP="00B05AA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10394679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16EDBF2" w14:textId="01596DDE" w:rsidR="00B05AA1" w:rsidRDefault="00B05AA1" w:rsidP="00CE3C7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F16A705" w14:textId="77777777" w:rsidR="00B05AA1" w:rsidRDefault="00B05AA1" w:rsidP="00B05AA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9690FD" w14:textId="77777777" w:rsidR="00F05F09" w:rsidRDefault="00F05F09" w:rsidP="00B05AA1">
      <w:pPr>
        <w:spacing w:line="240" w:lineRule="auto"/>
      </w:pPr>
      <w:r>
        <w:separator/>
      </w:r>
    </w:p>
  </w:footnote>
  <w:footnote w:type="continuationSeparator" w:id="0">
    <w:p w14:paraId="2F41FEE2" w14:textId="77777777" w:rsidR="00F05F09" w:rsidRDefault="00F05F09" w:rsidP="00B05AA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F9AC9" w14:textId="2BBC80D9" w:rsidR="00B05AA1" w:rsidRDefault="00B05AA1" w:rsidP="00380730">
    <w:pPr>
      <w:pStyle w:val="Header"/>
      <w:tabs>
        <w:tab w:val="center" w:pos="11070"/>
      </w:tabs>
      <w:ind w:right="-22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D54DA4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D9C6C6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058674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630D3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6C6A1B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95E721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506D56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81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27A6B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3CE56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B403B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E5A2B9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64720D9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 w15:restartNumberingAfterBreak="0">
    <w:nsid w:val="672E172A"/>
    <w:multiLevelType w:val="multilevel"/>
    <w:tmpl w:val="06707A1E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11"/>
  </w:num>
  <w:num w:numId="2">
    <w:abstractNumId w:val="10"/>
  </w:num>
  <w:num w:numId="3">
    <w:abstractNumId w:val="13"/>
  </w:num>
  <w:num w:numId="4">
    <w:abstractNumId w:val="12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spelling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6C04"/>
    <w:rsid w:val="000005E5"/>
    <w:rsid w:val="00006EA7"/>
    <w:rsid w:val="00013938"/>
    <w:rsid w:val="000302B9"/>
    <w:rsid w:val="00036CAA"/>
    <w:rsid w:val="000610E1"/>
    <w:rsid w:val="00082AE7"/>
    <w:rsid w:val="00087FC8"/>
    <w:rsid w:val="0009116F"/>
    <w:rsid w:val="000A6FC1"/>
    <w:rsid w:val="000B08A1"/>
    <w:rsid w:val="000B5BC6"/>
    <w:rsid w:val="000E6785"/>
    <w:rsid w:val="00102C51"/>
    <w:rsid w:val="00105640"/>
    <w:rsid w:val="001101F1"/>
    <w:rsid w:val="00122816"/>
    <w:rsid w:val="00124B0E"/>
    <w:rsid w:val="001313AB"/>
    <w:rsid w:val="00133C4E"/>
    <w:rsid w:val="00134B37"/>
    <w:rsid w:val="00135FD4"/>
    <w:rsid w:val="00137949"/>
    <w:rsid w:val="00162682"/>
    <w:rsid w:val="00177170"/>
    <w:rsid w:val="00180A76"/>
    <w:rsid w:val="00185B9F"/>
    <w:rsid w:val="00192A31"/>
    <w:rsid w:val="001B6ED2"/>
    <w:rsid w:val="001C02F3"/>
    <w:rsid w:val="001D7FBE"/>
    <w:rsid w:val="001E4002"/>
    <w:rsid w:val="001E799C"/>
    <w:rsid w:val="001F0850"/>
    <w:rsid w:val="001F30EE"/>
    <w:rsid w:val="002028FE"/>
    <w:rsid w:val="00230352"/>
    <w:rsid w:val="00232541"/>
    <w:rsid w:val="00253792"/>
    <w:rsid w:val="00255554"/>
    <w:rsid w:val="00262DBD"/>
    <w:rsid w:val="00265F8E"/>
    <w:rsid w:val="0027342F"/>
    <w:rsid w:val="002C21E8"/>
    <w:rsid w:val="002D0A93"/>
    <w:rsid w:val="002D331A"/>
    <w:rsid w:val="002E6BD8"/>
    <w:rsid w:val="002F61B3"/>
    <w:rsid w:val="003049C5"/>
    <w:rsid w:val="00307677"/>
    <w:rsid w:val="00314958"/>
    <w:rsid w:val="00316ED8"/>
    <w:rsid w:val="00317955"/>
    <w:rsid w:val="003207C8"/>
    <w:rsid w:val="00324F6C"/>
    <w:rsid w:val="00327F66"/>
    <w:rsid w:val="003348A2"/>
    <w:rsid w:val="003360C3"/>
    <w:rsid w:val="0033694E"/>
    <w:rsid w:val="00340C0A"/>
    <w:rsid w:val="0034320E"/>
    <w:rsid w:val="00346E5D"/>
    <w:rsid w:val="00363FEE"/>
    <w:rsid w:val="00367DCE"/>
    <w:rsid w:val="00380730"/>
    <w:rsid w:val="003A5839"/>
    <w:rsid w:val="003B5E37"/>
    <w:rsid w:val="003D01FE"/>
    <w:rsid w:val="00406B98"/>
    <w:rsid w:val="00415C59"/>
    <w:rsid w:val="00440EBA"/>
    <w:rsid w:val="004412AC"/>
    <w:rsid w:val="00442B3C"/>
    <w:rsid w:val="00446256"/>
    <w:rsid w:val="0044753C"/>
    <w:rsid w:val="004522B7"/>
    <w:rsid w:val="00453CFE"/>
    <w:rsid w:val="00454DB8"/>
    <w:rsid w:val="00474228"/>
    <w:rsid w:val="00490CD5"/>
    <w:rsid w:val="004976DC"/>
    <w:rsid w:val="004B514D"/>
    <w:rsid w:val="004C738A"/>
    <w:rsid w:val="004F4FE1"/>
    <w:rsid w:val="005200F8"/>
    <w:rsid w:val="00525C68"/>
    <w:rsid w:val="00526503"/>
    <w:rsid w:val="00526EE3"/>
    <w:rsid w:val="005317A2"/>
    <w:rsid w:val="0054140E"/>
    <w:rsid w:val="00550C93"/>
    <w:rsid w:val="00551727"/>
    <w:rsid w:val="00554520"/>
    <w:rsid w:val="00555A3A"/>
    <w:rsid w:val="00556E4B"/>
    <w:rsid w:val="00562D99"/>
    <w:rsid w:val="00575ED1"/>
    <w:rsid w:val="005902A2"/>
    <w:rsid w:val="005A1514"/>
    <w:rsid w:val="005B034F"/>
    <w:rsid w:val="005B75DE"/>
    <w:rsid w:val="005D2A76"/>
    <w:rsid w:val="005D3FB4"/>
    <w:rsid w:val="005E0DB6"/>
    <w:rsid w:val="005E3FDF"/>
    <w:rsid w:val="005F3F4C"/>
    <w:rsid w:val="005F7263"/>
    <w:rsid w:val="00611089"/>
    <w:rsid w:val="00612A34"/>
    <w:rsid w:val="00631F5E"/>
    <w:rsid w:val="00637122"/>
    <w:rsid w:val="00645064"/>
    <w:rsid w:val="00653593"/>
    <w:rsid w:val="00660301"/>
    <w:rsid w:val="00666ECB"/>
    <w:rsid w:val="006732EA"/>
    <w:rsid w:val="006770A3"/>
    <w:rsid w:val="00683614"/>
    <w:rsid w:val="00685B7F"/>
    <w:rsid w:val="006944AC"/>
    <w:rsid w:val="006A2915"/>
    <w:rsid w:val="006A31A5"/>
    <w:rsid w:val="006B54EB"/>
    <w:rsid w:val="006C32D4"/>
    <w:rsid w:val="006C7BCB"/>
    <w:rsid w:val="006D140A"/>
    <w:rsid w:val="006D1617"/>
    <w:rsid w:val="006D3624"/>
    <w:rsid w:val="006D5A8E"/>
    <w:rsid w:val="006D6D28"/>
    <w:rsid w:val="006F73B0"/>
    <w:rsid w:val="00721CDA"/>
    <w:rsid w:val="00731D1F"/>
    <w:rsid w:val="00737A03"/>
    <w:rsid w:val="0074501E"/>
    <w:rsid w:val="00745E00"/>
    <w:rsid w:val="00746C3B"/>
    <w:rsid w:val="007608C8"/>
    <w:rsid w:val="007611CD"/>
    <w:rsid w:val="00764DF9"/>
    <w:rsid w:val="00771F3A"/>
    <w:rsid w:val="007739D9"/>
    <w:rsid w:val="0078380E"/>
    <w:rsid w:val="00795888"/>
    <w:rsid w:val="007A2EBF"/>
    <w:rsid w:val="007B3A38"/>
    <w:rsid w:val="007C205B"/>
    <w:rsid w:val="007E2AD4"/>
    <w:rsid w:val="007F186C"/>
    <w:rsid w:val="0081279C"/>
    <w:rsid w:val="0081581C"/>
    <w:rsid w:val="0082355B"/>
    <w:rsid w:val="00832F19"/>
    <w:rsid w:val="00836336"/>
    <w:rsid w:val="008401D6"/>
    <w:rsid w:val="00843B9A"/>
    <w:rsid w:val="00890473"/>
    <w:rsid w:val="008A58FA"/>
    <w:rsid w:val="008B21E6"/>
    <w:rsid w:val="008B6799"/>
    <w:rsid w:val="008C1209"/>
    <w:rsid w:val="008C1B68"/>
    <w:rsid w:val="008D0758"/>
    <w:rsid w:val="0090603B"/>
    <w:rsid w:val="0090635A"/>
    <w:rsid w:val="009074B1"/>
    <w:rsid w:val="009144E7"/>
    <w:rsid w:val="00923666"/>
    <w:rsid w:val="009409B9"/>
    <w:rsid w:val="00942C4F"/>
    <w:rsid w:val="00952E5C"/>
    <w:rsid w:val="009850D1"/>
    <w:rsid w:val="009925A8"/>
    <w:rsid w:val="00995B0C"/>
    <w:rsid w:val="009A564B"/>
    <w:rsid w:val="009A7E8A"/>
    <w:rsid w:val="009C01A9"/>
    <w:rsid w:val="009D707E"/>
    <w:rsid w:val="00A064FA"/>
    <w:rsid w:val="00A122D9"/>
    <w:rsid w:val="00A125CC"/>
    <w:rsid w:val="00A22590"/>
    <w:rsid w:val="00A273F8"/>
    <w:rsid w:val="00A3721E"/>
    <w:rsid w:val="00A53BDA"/>
    <w:rsid w:val="00A637A5"/>
    <w:rsid w:val="00A76E1A"/>
    <w:rsid w:val="00A82CDB"/>
    <w:rsid w:val="00A848A5"/>
    <w:rsid w:val="00A8604F"/>
    <w:rsid w:val="00AA05C9"/>
    <w:rsid w:val="00AB6B52"/>
    <w:rsid w:val="00AC66AD"/>
    <w:rsid w:val="00AD55A2"/>
    <w:rsid w:val="00AE0792"/>
    <w:rsid w:val="00AE11E4"/>
    <w:rsid w:val="00AE68FC"/>
    <w:rsid w:val="00AF4142"/>
    <w:rsid w:val="00AF4782"/>
    <w:rsid w:val="00B05AA1"/>
    <w:rsid w:val="00B21EE0"/>
    <w:rsid w:val="00B26463"/>
    <w:rsid w:val="00B43310"/>
    <w:rsid w:val="00B70731"/>
    <w:rsid w:val="00B74307"/>
    <w:rsid w:val="00B81B66"/>
    <w:rsid w:val="00B92994"/>
    <w:rsid w:val="00B97222"/>
    <w:rsid w:val="00BB4DF9"/>
    <w:rsid w:val="00BB5720"/>
    <w:rsid w:val="00BE06BC"/>
    <w:rsid w:val="00BF0986"/>
    <w:rsid w:val="00BF76D6"/>
    <w:rsid w:val="00C04D2F"/>
    <w:rsid w:val="00C10ECA"/>
    <w:rsid w:val="00C234F1"/>
    <w:rsid w:val="00C25129"/>
    <w:rsid w:val="00C30B3F"/>
    <w:rsid w:val="00C37C41"/>
    <w:rsid w:val="00C422A9"/>
    <w:rsid w:val="00C508AE"/>
    <w:rsid w:val="00C510D2"/>
    <w:rsid w:val="00C510E8"/>
    <w:rsid w:val="00C51210"/>
    <w:rsid w:val="00C54224"/>
    <w:rsid w:val="00C60A78"/>
    <w:rsid w:val="00C726FD"/>
    <w:rsid w:val="00C8050B"/>
    <w:rsid w:val="00C80C19"/>
    <w:rsid w:val="00CB1DC8"/>
    <w:rsid w:val="00CC40F1"/>
    <w:rsid w:val="00CD64F1"/>
    <w:rsid w:val="00CE37A3"/>
    <w:rsid w:val="00CE47E7"/>
    <w:rsid w:val="00D12BEB"/>
    <w:rsid w:val="00D248A1"/>
    <w:rsid w:val="00D32F9D"/>
    <w:rsid w:val="00D33BCC"/>
    <w:rsid w:val="00D77AF5"/>
    <w:rsid w:val="00D77EE8"/>
    <w:rsid w:val="00D874C3"/>
    <w:rsid w:val="00D87780"/>
    <w:rsid w:val="00DB190C"/>
    <w:rsid w:val="00DE7759"/>
    <w:rsid w:val="00E04ACA"/>
    <w:rsid w:val="00E04CB6"/>
    <w:rsid w:val="00E055AD"/>
    <w:rsid w:val="00E12412"/>
    <w:rsid w:val="00E2310F"/>
    <w:rsid w:val="00E33831"/>
    <w:rsid w:val="00E53792"/>
    <w:rsid w:val="00E65243"/>
    <w:rsid w:val="00E71B29"/>
    <w:rsid w:val="00E74048"/>
    <w:rsid w:val="00E7566C"/>
    <w:rsid w:val="00E759C0"/>
    <w:rsid w:val="00E9148F"/>
    <w:rsid w:val="00E94641"/>
    <w:rsid w:val="00E94B9F"/>
    <w:rsid w:val="00EA5311"/>
    <w:rsid w:val="00EC1D24"/>
    <w:rsid w:val="00EC7BD9"/>
    <w:rsid w:val="00ED0E0F"/>
    <w:rsid w:val="00EF668D"/>
    <w:rsid w:val="00F0123E"/>
    <w:rsid w:val="00F05F09"/>
    <w:rsid w:val="00F36C69"/>
    <w:rsid w:val="00F679B9"/>
    <w:rsid w:val="00F749A5"/>
    <w:rsid w:val="00F77E0C"/>
    <w:rsid w:val="00FA063D"/>
    <w:rsid w:val="00FA0C20"/>
    <w:rsid w:val="00FB3BC5"/>
    <w:rsid w:val="00FC4494"/>
    <w:rsid w:val="00FD6369"/>
    <w:rsid w:val="00FD6E1B"/>
    <w:rsid w:val="00FE0FDD"/>
    <w:rsid w:val="00FE10DE"/>
    <w:rsid w:val="00FE1CDD"/>
    <w:rsid w:val="00FF15F4"/>
    <w:rsid w:val="00FF25E3"/>
    <w:rsid w:val="00FF27D6"/>
    <w:rsid w:val="00FF5627"/>
    <w:rsid w:val="00FF57D9"/>
    <w:rsid w:val="00FF6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9F78FD"/>
  <w15:chartTrackingRefBased/>
  <w15:docId w15:val="{B634A47D-EFE4-F348-B6DF-CD9A0989FA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="Times New Roman"/>
        <w:sz w:val="24"/>
        <w:szCs w:val="24"/>
        <w:lang w:val="en-US" w:eastAsia="en-US" w:bidi="ar-SA"/>
      </w:rPr>
    </w:rPrDefault>
    <w:pPrDefault>
      <w:pPr>
        <w:spacing w:line="48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7E0C"/>
  </w:style>
  <w:style w:type="paragraph" w:styleId="Heading1">
    <w:name w:val="heading 1"/>
    <w:basedOn w:val="Normal"/>
    <w:next w:val="Normal"/>
    <w:link w:val="Heading1Char"/>
    <w:uiPriority w:val="9"/>
    <w:qFormat/>
    <w:rsid w:val="00442B3C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42B3C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42B3C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42B3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42B3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42B3C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42B3C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42B3C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42B3C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/>
    </w:rPr>
  </w:style>
  <w:style w:type="paragraph" w:styleId="Title">
    <w:name w:val="Title"/>
    <w:basedOn w:val="Normal"/>
    <w:next w:val="Normal"/>
    <w:link w:val="TitleChar"/>
    <w:uiPriority w:val="10"/>
    <w:qFormat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eastAsiaTheme="majorEastAsia" w:hAnsiTheme="majorHAnsi"/>
      <w:sz w:val="24"/>
      <w:szCs w:val="24"/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rFonts w:asciiTheme="minorHAnsi" w:hAnsiTheme="minorHAnsi"/>
      <w:b/>
      <w:i/>
      <w:iCs/>
    </w:rPr>
  </w:style>
  <w:style w:type="paragraph" w:styleId="NoSpacing">
    <w:name w:val="No Spacing"/>
    <w:basedOn w:val="Normal"/>
    <w:uiPriority w:val="1"/>
    <w:qFormat/>
    <w:rPr>
      <w:szCs w:val="32"/>
    </w:rPr>
  </w:style>
  <w:style w:type="paragraph" w:styleId="Quote">
    <w:name w:val="Quote"/>
    <w:basedOn w:val="Normal"/>
    <w:next w:val="Normal"/>
    <w:link w:val="QuoteChar"/>
    <w:uiPriority w:val="29"/>
    <w:qFormat/>
    <w:rPr>
      <w:i/>
    </w:rPr>
  </w:style>
  <w:style w:type="character" w:customStyle="1" w:styleId="QuoteChar">
    <w:name w:val="Quote Char"/>
    <w:basedOn w:val="DefaultParagraphFont"/>
    <w:link w:val="Quote"/>
    <w:uiPriority w:val="29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i/>
      <w:sz w:val="24"/>
    </w:rPr>
  </w:style>
  <w:style w:type="character" w:styleId="SubtleEmphasis">
    <w:name w:val="Subtle Emphasis"/>
    <w:uiPriority w:val="19"/>
    <w:qFormat/>
    <w:rPr>
      <w:i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Pr>
      <w:rFonts w:asciiTheme="majorHAnsi" w:eastAsiaTheme="majorEastAsia" w:hAnsiTheme="majorHAnsi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paragraph" w:styleId="Caption">
    <w:name w:val="caption"/>
    <w:basedOn w:val="Normal"/>
    <w:next w:val="Normal"/>
    <w:uiPriority w:val="35"/>
    <w:semiHidden/>
    <w:unhideWhenUsed/>
    <w:rsid w:val="000005E5"/>
    <w:pPr>
      <w:spacing w:after="200" w:line="240" w:lineRule="auto"/>
    </w:pPr>
    <w:rPr>
      <w:i/>
      <w:iCs/>
      <w:color w:val="6E747A" w:themeColor="text2"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05E5"/>
    <w:pPr>
      <w:spacing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5E5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005E5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0005E5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0005E5"/>
    <w:pPr>
      <w:spacing w:after="120"/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0005E5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0005E5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05E5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05E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05E5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0005E5"/>
    <w:pPr>
      <w:spacing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0005E5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005E5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0005E5"/>
    <w:pPr>
      <w:spacing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005E5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005E5"/>
    <w:pPr>
      <w:spacing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005E5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0005E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0005E5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0005E5"/>
    <w:pPr>
      <w:spacing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0005E5"/>
    <w:rPr>
      <w:rFonts w:ascii="Consolas" w:hAnsi="Consolas"/>
      <w:sz w:val="22"/>
      <w:szCs w:val="21"/>
    </w:rPr>
  </w:style>
  <w:style w:type="paragraph" w:styleId="BlockText">
    <w:name w:val="Block Text"/>
    <w:basedOn w:val="Normal"/>
    <w:uiPriority w:val="99"/>
    <w:semiHidden/>
    <w:unhideWhenUsed/>
    <w:rsid w:val="000005E5"/>
    <w:pPr>
      <w:pBdr>
        <w:top w:val="single" w:sz="2" w:space="10" w:color="5B9BD5" w:themeColor="accent1" w:shadow="1" w:frame="1"/>
        <w:left w:val="single" w:sz="2" w:space="10" w:color="5B9BD5" w:themeColor="accent1" w:shadow="1" w:frame="1"/>
        <w:bottom w:val="single" w:sz="2" w:space="10" w:color="5B9BD5" w:themeColor="accent1" w:shadow="1" w:frame="1"/>
        <w:right w:val="single" w:sz="2" w:space="10" w:color="5B9BD5" w:themeColor="accent1" w:shadow="1" w:frame="1"/>
      </w:pBdr>
      <w:ind w:left="1152" w:right="1152"/>
    </w:pPr>
    <w:rPr>
      <w:rFonts w:cstheme="minorBidi"/>
      <w:i/>
      <w:iCs/>
      <w:color w:val="1F4E79" w:themeColor="accent1" w:themeShade="80"/>
    </w:rPr>
  </w:style>
  <w:style w:type="character" w:styleId="Hyperlink">
    <w:name w:val="Hyperlink"/>
    <w:basedOn w:val="DefaultParagraphFont"/>
    <w:uiPriority w:val="99"/>
    <w:semiHidden/>
    <w:unhideWhenUsed/>
    <w:rsid w:val="000005E5"/>
    <w:rPr>
      <w:color w:val="806000" w:themeColor="accent4" w:themeShade="80"/>
      <w:u w:val="single"/>
    </w:rPr>
  </w:style>
  <w:style w:type="character" w:styleId="PlaceholderText">
    <w:name w:val="Placeholder Text"/>
    <w:basedOn w:val="DefaultParagraphFont"/>
    <w:uiPriority w:val="99"/>
    <w:semiHidden/>
    <w:rsid w:val="000005E5"/>
    <w:rPr>
      <w:color w:val="52565B" w:themeColor="text2" w:themeShade="BF"/>
    </w:rPr>
  </w:style>
  <w:style w:type="paragraph" w:styleId="Header">
    <w:name w:val="header"/>
    <w:basedOn w:val="Normal"/>
    <w:link w:val="HeaderChar"/>
    <w:uiPriority w:val="99"/>
    <w:unhideWhenUsed/>
    <w:rsid w:val="00B05AA1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5AA1"/>
  </w:style>
  <w:style w:type="paragraph" w:styleId="Footer">
    <w:name w:val="footer"/>
    <w:basedOn w:val="Normal"/>
    <w:link w:val="FooterChar"/>
    <w:uiPriority w:val="99"/>
    <w:unhideWhenUsed/>
    <w:rsid w:val="00B05AA1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5AA1"/>
  </w:style>
  <w:style w:type="character" w:styleId="PageNumber">
    <w:name w:val="page number"/>
    <w:basedOn w:val="DefaultParagraphFont"/>
    <w:uiPriority w:val="99"/>
    <w:semiHidden/>
    <w:unhideWhenUsed/>
    <w:rsid w:val="00B05AA1"/>
  </w:style>
  <w:style w:type="table" w:styleId="TableGrid">
    <w:name w:val="Table Grid"/>
    <w:basedOn w:val="TableNormal"/>
    <w:uiPriority w:val="59"/>
    <w:rsid w:val="00C30B3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System32\%7b230DB221-74C6-2341-AC17-9C9BEB3624D9%7dtf0278699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6E747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F7B615"/>
      </a:hlink>
      <a:folHlink>
        <a:srgbClr val="704404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57000"/>
                <a:satMod val="101000"/>
              </a:schemeClr>
            </a:gs>
            <a:gs pos="50000">
              <a:schemeClr val="phClr">
                <a:lumMod val="137000"/>
                <a:satMod val="103000"/>
              </a:schemeClr>
            </a:gs>
            <a:gs pos="100000">
              <a:schemeClr val="phClr">
                <a:lumMod val="115000"/>
                <a:satMod val="109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18000"/>
              </a:schemeClr>
            </a:gs>
            <a:gs pos="50000">
              <a:schemeClr val="phClr">
                <a:satMod val="89000"/>
                <a:lumMod val="91000"/>
              </a:schemeClr>
            </a:gs>
            <a:gs pos="100000">
              <a:schemeClr val="phClr">
                <a:lumMod val="6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atMod val="100000"/>
                <a:shade val="0"/>
              </a:schemeClr>
            </a:gs>
            <a:gs pos="0">
              <a:scrgbClr r="0" g="0" b="0"/>
            </a:gs>
            <a:gs pos="100000">
              <a:schemeClr val="phClr">
                <a:shade val="100000"/>
                <a:sat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B7BEDF-F81A-43D7-80C9-4FFC46AF92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{230DB221-74C6-2341-AC17-9C9BEB3624D9}tf02786994</Template>
  <TotalTime>422</TotalTime>
  <Pages>3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Seugnet Booyse</dc:creator>
  <cp:keywords/>
  <dc:description/>
  <cp:lastModifiedBy>Jaco Slabbert</cp:lastModifiedBy>
  <cp:revision>153</cp:revision>
  <cp:lastPrinted>2022-02-18T21:08:00Z</cp:lastPrinted>
  <dcterms:created xsi:type="dcterms:W3CDTF">2022-02-18T20:46:00Z</dcterms:created>
  <dcterms:modified xsi:type="dcterms:W3CDTF">2022-02-19T12:28:00Z</dcterms:modified>
</cp:coreProperties>
</file>